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14" w:rsidRPr="000F0714" w:rsidRDefault="005F665D" w:rsidP="000F0714">
      <w:pPr>
        <w:pStyle w:val="a7"/>
        <w:jc w:val="center"/>
      </w:pPr>
      <w:r>
        <w:t xml:space="preserve">Раздел </w:t>
      </w:r>
      <w:r>
        <w:rPr>
          <w:lang w:val="en-US"/>
        </w:rPr>
        <w:t>V</w:t>
      </w:r>
      <w:r w:rsidRPr="005F665D">
        <w:t xml:space="preserve">. </w:t>
      </w:r>
      <w:r w:rsidR="000F0714" w:rsidRPr="000F0714">
        <w:t xml:space="preserve">Сводная ведомость результатов </w:t>
      </w:r>
      <w:r w:rsidR="004654AF" w:rsidRPr="004654AF">
        <w:t xml:space="preserve">проведения </w:t>
      </w:r>
      <w:r w:rsidR="000F0714"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284BC6" w:rsidRPr="00284BC6">
          <w:rPr>
            <w:rStyle w:val="a9"/>
          </w:rPr>
          <w:t>Акционерное Общество "Нижегородский водоканал"</w:t>
        </w:r>
      </w:fldSimple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962528" w:rsidP="00AA148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  <w:r w:rsidR="00AA148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18" w:type="dxa"/>
            <w:vAlign w:val="center"/>
          </w:tcPr>
          <w:p w:rsidR="00AF1EDF" w:rsidRPr="00F06873" w:rsidRDefault="00962528" w:rsidP="00AA148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  <w:r w:rsidR="00AA148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3" w:type="dxa"/>
            <w:vAlign w:val="center"/>
          </w:tcPr>
          <w:p w:rsidR="00AF1EDF" w:rsidRPr="00F06873" w:rsidRDefault="00284BC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962528" w:rsidP="00AA148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AA1482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69" w:type="dxa"/>
            <w:vAlign w:val="center"/>
          </w:tcPr>
          <w:p w:rsidR="00AF1EDF" w:rsidRPr="00F06873" w:rsidRDefault="0096252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69" w:type="dxa"/>
            <w:vAlign w:val="center"/>
          </w:tcPr>
          <w:p w:rsidR="00AF1EDF" w:rsidRPr="00F06873" w:rsidRDefault="0096252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69" w:type="dxa"/>
            <w:vAlign w:val="center"/>
          </w:tcPr>
          <w:p w:rsidR="00AF1EDF" w:rsidRPr="00F06873" w:rsidRDefault="00284BC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284BC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284BC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962528" w:rsidP="00AA148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  <w:r w:rsidR="00AA148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18" w:type="dxa"/>
            <w:vAlign w:val="center"/>
          </w:tcPr>
          <w:p w:rsidR="00AF1EDF" w:rsidRPr="00F06873" w:rsidRDefault="00962528" w:rsidP="00AA148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  <w:r w:rsidR="00AA148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3" w:type="dxa"/>
            <w:vAlign w:val="center"/>
          </w:tcPr>
          <w:p w:rsidR="00AF1EDF" w:rsidRPr="00F06873" w:rsidRDefault="00284BC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962528" w:rsidP="00AA148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  <w:r w:rsidR="00AA14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96252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169" w:type="dxa"/>
            <w:vAlign w:val="center"/>
          </w:tcPr>
          <w:p w:rsidR="00AF1EDF" w:rsidRPr="00F06873" w:rsidRDefault="0096252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169" w:type="dxa"/>
            <w:vAlign w:val="center"/>
          </w:tcPr>
          <w:p w:rsidR="00AF1EDF" w:rsidRPr="00F06873" w:rsidRDefault="00284BC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284BC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284BC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96252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284</w:t>
            </w:r>
          </w:p>
        </w:tc>
        <w:tc>
          <w:tcPr>
            <w:tcW w:w="3118" w:type="dxa"/>
            <w:vAlign w:val="center"/>
          </w:tcPr>
          <w:p w:rsidR="00AF1EDF" w:rsidRPr="00F06873" w:rsidRDefault="0096252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284</w:t>
            </w:r>
          </w:p>
        </w:tc>
        <w:tc>
          <w:tcPr>
            <w:tcW w:w="1063" w:type="dxa"/>
            <w:vAlign w:val="center"/>
          </w:tcPr>
          <w:p w:rsidR="00AF1EDF" w:rsidRPr="00F06873" w:rsidRDefault="00284BC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96252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278</w:t>
            </w:r>
          </w:p>
        </w:tc>
        <w:tc>
          <w:tcPr>
            <w:tcW w:w="1169" w:type="dxa"/>
            <w:vAlign w:val="center"/>
          </w:tcPr>
          <w:p w:rsidR="00AF1EDF" w:rsidRPr="00F06873" w:rsidRDefault="0096252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284BC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84BC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284BC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284BC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284BC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284BC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284BC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284BC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84BC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84BC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84BC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284BC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284BC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96252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AF1EDF" w:rsidRPr="00F06873" w:rsidRDefault="0096252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3" w:type="dxa"/>
            <w:vAlign w:val="center"/>
          </w:tcPr>
          <w:p w:rsidR="00AF1EDF" w:rsidRPr="00F06873" w:rsidRDefault="00284BC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284BC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96252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284BC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84BC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284BC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284BC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(да,нет)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</w:t>
            </w:r>
            <w:r w:rsidRPr="00F06873">
              <w:rPr>
                <w:color w:val="000000"/>
                <w:sz w:val="16"/>
                <w:szCs w:val="16"/>
              </w:rPr>
              <w:t>п</w:t>
            </w:r>
            <w:r w:rsidRPr="00F06873">
              <w:rPr>
                <w:color w:val="000000"/>
                <w:sz w:val="16"/>
                <w:szCs w:val="16"/>
              </w:rPr>
              <w:t>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</w:t>
            </w:r>
            <w:r w:rsidRPr="00F06873">
              <w:rPr>
                <w:color w:val="000000"/>
                <w:sz w:val="16"/>
                <w:szCs w:val="16"/>
              </w:rPr>
              <w:t>н</w:t>
            </w:r>
            <w:r w:rsidRPr="00F06873">
              <w:rPr>
                <w:color w:val="000000"/>
                <w:sz w:val="16"/>
                <w:szCs w:val="16"/>
              </w:rPr>
              <w:t>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обеспеч</w:t>
            </w:r>
            <w:r w:rsidRPr="00F06873">
              <w:rPr>
                <w:sz w:val="16"/>
                <w:szCs w:val="16"/>
              </w:rPr>
              <w:t>е</w:t>
            </w:r>
            <w:r w:rsidRPr="00F06873">
              <w:rPr>
                <w:sz w:val="16"/>
                <w:szCs w:val="16"/>
              </w:rPr>
              <w:t>ние 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аэрозоли преимуществе</w:t>
            </w:r>
            <w:r w:rsidRPr="00F06873">
              <w:rPr>
                <w:color w:val="000000"/>
                <w:sz w:val="16"/>
                <w:szCs w:val="16"/>
              </w:rPr>
              <w:t>н</w:t>
            </w:r>
            <w:r w:rsidRPr="00F06873">
              <w:rPr>
                <w:color w:val="000000"/>
                <w:sz w:val="16"/>
                <w:szCs w:val="16"/>
              </w:rPr>
              <w:t>но фиброгенного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</w:t>
            </w:r>
            <w:r w:rsidRPr="00F06873">
              <w:rPr>
                <w:color w:val="000000"/>
                <w:sz w:val="16"/>
                <w:szCs w:val="16"/>
              </w:rPr>
              <w:t>е</w:t>
            </w:r>
            <w:r w:rsidRPr="00F06873">
              <w:rPr>
                <w:color w:val="000000"/>
                <w:sz w:val="16"/>
                <w:szCs w:val="16"/>
              </w:rPr>
              <w:t>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</w:t>
            </w:r>
            <w:r w:rsidRPr="00F06873">
              <w:rPr>
                <w:color w:val="000000"/>
                <w:sz w:val="16"/>
                <w:szCs w:val="16"/>
              </w:rPr>
              <w:t>с</w:t>
            </w:r>
            <w:r w:rsidRPr="00F06873">
              <w:rPr>
                <w:color w:val="000000"/>
                <w:sz w:val="16"/>
                <w:szCs w:val="16"/>
              </w:rPr>
              <w:t>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F426A5" w:rsidRPr="00F06873" w:rsidTr="004654AF">
        <w:tc>
          <w:tcPr>
            <w:tcW w:w="959" w:type="dxa"/>
            <w:shd w:val="clear" w:color="auto" w:fill="auto"/>
            <w:vAlign w:val="center"/>
          </w:tcPr>
          <w:p w:rsidR="00F426A5" w:rsidRPr="00F06873" w:rsidRDefault="00F426A5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426A5" w:rsidRPr="0012792F" w:rsidRDefault="00F426A5" w:rsidP="00067687">
            <w:pPr>
              <w:jc w:val="center"/>
              <w:rPr>
                <w:b/>
                <w:sz w:val="18"/>
                <w:szCs w:val="18"/>
              </w:rPr>
            </w:pPr>
            <w:r w:rsidRPr="0012792F">
              <w:rPr>
                <w:b/>
                <w:sz w:val="18"/>
                <w:szCs w:val="18"/>
              </w:rPr>
              <w:t>Автозаводский канализац</w:t>
            </w:r>
            <w:r w:rsidRPr="0012792F">
              <w:rPr>
                <w:b/>
                <w:sz w:val="18"/>
                <w:szCs w:val="18"/>
              </w:rPr>
              <w:t>и</w:t>
            </w:r>
            <w:r w:rsidRPr="0012792F">
              <w:rPr>
                <w:b/>
                <w:sz w:val="18"/>
                <w:szCs w:val="18"/>
              </w:rPr>
              <w:t>онный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426A5" w:rsidRPr="00F06873" w:rsidTr="004654AF">
        <w:tc>
          <w:tcPr>
            <w:tcW w:w="959" w:type="dxa"/>
            <w:shd w:val="clear" w:color="auto" w:fill="auto"/>
            <w:vAlign w:val="center"/>
          </w:tcPr>
          <w:p w:rsidR="00F426A5" w:rsidRPr="00F06873" w:rsidRDefault="00F426A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426A5" w:rsidRPr="0012792F" w:rsidRDefault="00F426A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426A5" w:rsidRPr="00F06873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426A5" w:rsidRPr="00F06873" w:rsidTr="004654AF">
        <w:tc>
          <w:tcPr>
            <w:tcW w:w="959" w:type="dxa"/>
            <w:shd w:val="clear" w:color="auto" w:fill="auto"/>
            <w:vAlign w:val="center"/>
          </w:tcPr>
          <w:p w:rsidR="00F426A5" w:rsidRDefault="00F426A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426A5" w:rsidRPr="0012792F" w:rsidRDefault="00F426A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426A5" w:rsidRPr="00F06873" w:rsidTr="004654AF">
        <w:tc>
          <w:tcPr>
            <w:tcW w:w="959" w:type="dxa"/>
            <w:shd w:val="clear" w:color="auto" w:fill="auto"/>
            <w:vAlign w:val="center"/>
          </w:tcPr>
          <w:p w:rsidR="00F426A5" w:rsidRDefault="00F426A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426A5" w:rsidRPr="0012792F" w:rsidRDefault="00F426A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426A5" w:rsidRPr="00F06873" w:rsidTr="004654AF">
        <w:tc>
          <w:tcPr>
            <w:tcW w:w="959" w:type="dxa"/>
            <w:shd w:val="clear" w:color="auto" w:fill="auto"/>
            <w:vAlign w:val="center"/>
          </w:tcPr>
          <w:p w:rsidR="00F426A5" w:rsidRDefault="00F426A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426A5" w:rsidRPr="0012792F" w:rsidRDefault="00F426A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426A5" w:rsidRPr="00F06873" w:rsidTr="004654AF">
        <w:tc>
          <w:tcPr>
            <w:tcW w:w="959" w:type="dxa"/>
            <w:shd w:val="clear" w:color="auto" w:fill="auto"/>
            <w:vAlign w:val="center"/>
          </w:tcPr>
          <w:p w:rsidR="00F426A5" w:rsidRDefault="00F426A5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426A5" w:rsidRPr="0012792F" w:rsidRDefault="00F426A5" w:rsidP="00067687">
            <w:pPr>
              <w:jc w:val="center"/>
              <w:rPr>
                <w:b/>
                <w:sz w:val="18"/>
                <w:szCs w:val="18"/>
              </w:rPr>
            </w:pPr>
            <w:r w:rsidRPr="0012792F">
              <w:rPr>
                <w:b/>
                <w:sz w:val="18"/>
                <w:szCs w:val="18"/>
              </w:rPr>
              <w:t>Автозаводский канализац</w:t>
            </w:r>
            <w:r w:rsidRPr="0012792F">
              <w:rPr>
                <w:b/>
                <w:sz w:val="18"/>
                <w:szCs w:val="18"/>
              </w:rPr>
              <w:t>и</w:t>
            </w:r>
            <w:r w:rsidRPr="0012792F">
              <w:rPr>
                <w:b/>
                <w:sz w:val="18"/>
                <w:szCs w:val="18"/>
              </w:rPr>
              <w:lastRenderedPageBreak/>
              <w:t>онный участок, КНС «Юго-западная», ул. Южное шо</w:t>
            </w:r>
            <w:r w:rsidRPr="0012792F">
              <w:rPr>
                <w:b/>
                <w:sz w:val="18"/>
                <w:szCs w:val="18"/>
              </w:rPr>
              <w:t>с</w:t>
            </w:r>
            <w:r w:rsidRPr="0012792F">
              <w:rPr>
                <w:b/>
                <w:sz w:val="18"/>
                <w:szCs w:val="18"/>
              </w:rPr>
              <w:t>се,12а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426A5" w:rsidRPr="00F06873" w:rsidTr="004654AF">
        <w:tc>
          <w:tcPr>
            <w:tcW w:w="959" w:type="dxa"/>
            <w:shd w:val="clear" w:color="auto" w:fill="auto"/>
            <w:vAlign w:val="center"/>
          </w:tcPr>
          <w:p w:rsidR="00F426A5" w:rsidRDefault="00F426A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426A5" w:rsidRPr="0012792F" w:rsidRDefault="00F426A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426A5" w:rsidRPr="00F06873" w:rsidTr="004654AF">
        <w:tc>
          <w:tcPr>
            <w:tcW w:w="959" w:type="dxa"/>
            <w:shd w:val="clear" w:color="auto" w:fill="auto"/>
            <w:vAlign w:val="center"/>
          </w:tcPr>
          <w:p w:rsidR="00F426A5" w:rsidRDefault="00F426A5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426A5" w:rsidRPr="0012792F" w:rsidRDefault="00F426A5" w:rsidP="00067687">
            <w:pPr>
              <w:jc w:val="center"/>
              <w:rPr>
                <w:b/>
                <w:sz w:val="18"/>
                <w:szCs w:val="18"/>
              </w:rPr>
            </w:pPr>
            <w:r w:rsidRPr="0012792F">
              <w:rPr>
                <w:b/>
                <w:sz w:val="18"/>
                <w:szCs w:val="18"/>
              </w:rPr>
              <w:t>Автозаводский канализац</w:t>
            </w:r>
            <w:r w:rsidRPr="0012792F">
              <w:rPr>
                <w:b/>
                <w:sz w:val="18"/>
                <w:szCs w:val="18"/>
              </w:rPr>
              <w:t>и</w:t>
            </w:r>
            <w:r w:rsidRPr="0012792F">
              <w:rPr>
                <w:b/>
                <w:sz w:val="18"/>
                <w:szCs w:val="18"/>
              </w:rPr>
              <w:t>онный участок, КНС «Чус</w:t>
            </w:r>
            <w:r w:rsidRPr="0012792F">
              <w:rPr>
                <w:b/>
                <w:sz w:val="18"/>
                <w:szCs w:val="18"/>
              </w:rPr>
              <w:t>о</w:t>
            </w:r>
            <w:r w:rsidRPr="0012792F">
              <w:rPr>
                <w:b/>
                <w:sz w:val="18"/>
                <w:szCs w:val="18"/>
              </w:rPr>
              <w:t>вая», ул. Ковп</w:t>
            </w:r>
            <w:r w:rsidRPr="0012792F">
              <w:rPr>
                <w:b/>
                <w:sz w:val="18"/>
                <w:szCs w:val="18"/>
              </w:rPr>
              <w:t>а</w:t>
            </w:r>
            <w:r w:rsidRPr="0012792F">
              <w:rPr>
                <w:b/>
                <w:sz w:val="18"/>
                <w:szCs w:val="18"/>
              </w:rPr>
              <w:t>ка, 1в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426A5" w:rsidRPr="00F06873" w:rsidTr="004654AF">
        <w:tc>
          <w:tcPr>
            <w:tcW w:w="959" w:type="dxa"/>
            <w:shd w:val="clear" w:color="auto" w:fill="auto"/>
            <w:vAlign w:val="center"/>
          </w:tcPr>
          <w:p w:rsidR="00F426A5" w:rsidRDefault="00F426A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426A5" w:rsidRPr="0012792F" w:rsidRDefault="00F426A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426A5" w:rsidRDefault="00F426A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Pr="00F06873" w:rsidRDefault="00DB1F36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Аппарат управл</w:t>
            </w:r>
            <w:r w:rsidRPr="00364EDB">
              <w:rPr>
                <w:b/>
                <w:sz w:val="18"/>
                <w:szCs w:val="18"/>
              </w:rPr>
              <w:t>е</w:t>
            </w:r>
            <w:r w:rsidRPr="00364EDB">
              <w:rPr>
                <w:b/>
                <w:sz w:val="18"/>
                <w:szCs w:val="18"/>
              </w:rPr>
              <w:t>ния (ул. Керче</w:t>
            </w:r>
            <w:r w:rsidRPr="00364EDB">
              <w:rPr>
                <w:b/>
                <w:sz w:val="18"/>
                <w:szCs w:val="18"/>
              </w:rPr>
              <w:t>н</w:t>
            </w:r>
            <w:r w:rsidRPr="00364EDB">
              <w:rPr>
                <w:b/>
                <w:sz w:val="18"/>
                <w:szCs w:val="18"/>
              </w:rPr>
              <w:t>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Pr="00F06873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Генеральный дире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по экон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мике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по кап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тальному ремонту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по эк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плуатации сетей и сооружений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центра проектно-технических согл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сований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по и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формационным  технологиям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генерального д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ректора по коммерческим в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просам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ген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рального  директора по развитию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Технический дире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11-1А (11А)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заместителя ген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рального директора по разв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тию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первого заместит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ля ген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рального директора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Помощник главного инженера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Советник генерального дире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тора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генерального д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ректора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16-1А (16А)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генерального д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ректора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Имущественное управление, Отдел объектов капитальн</w:t>
            </w:r>
            <w:r w:rsidRPr="00364EDB">
              <w:rPr>
                <w:b/>
                <w:sz w:val="18"/>
                <w:szCs w:val="18"/>
              </w:rPr>
              <w:t>о</w:t>
            </w:r>
            <w:r w:rsidRPr="00364EDB">
              <w:rPr>
                <w:b/>
                <w:sz w:val="18"/>
                <w:szCs w:val="18"/>
              </w:rPr>
              <w:lastRenderedPageBreak/>
              <w:t>го строительства и сооруж</w:t>
            </w:r>
            <w:r w:rsidRPr="00364EDB">
              <w:rPr>
                <w:b/>
                <w:sz w:val="18"/>
                <w:szCs w:val="18"/>
              </w:rPr>
              <w:t>е</w:t>
            </w:r>
            <w:r w:rsidRPr="00364EDB">
              <w:rPr>
                <w:b/>
                <w:sz w:val="18"/>
                <w:szCs w:val="18"/>
              </w:rPr>
              <w:t>ний, (ул. До</w:t>
            </w:r>
            <w:r w:rsidRPr="00364EDB">
              <w:rPr>
                <w:b/>
                <w:sz w:val="18"/>
                <w:szCs w:val="18"/>
              </w:rPr>
              <w:t>л</w:t>
            </w:r>
            <w:r w:rsidRPr="00364EDB">
              <w:rPr>
                <w:b/>
                <w:sz w:val="18"/>
                <w:szCs w:val="18"/>
              </w:rPr>
              <w:t>жанская, 2 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17-1А (17А)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Управление вод</w:t>
            </w:r>
            <w:r w:rsidRPr="00364EDB">
              <w:rPr>
                <w:b/>
                <w:sz w:val="18"/>
                <w:szCs w:val="18"/>
              </w:rPr>
              <w:t>о</w:t>
            </w:r>
            <w:r w:rsidRPr="00364EDB">
              <w:rPr>
                <w:b/>
                <w:sz w:val="18"/>
                <w:szCs w:val="18"/>
              </w:rPr>
              <w:t>снабжения, Отдел водоснабжения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18-1А (18А)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18-2А (18А)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18-3А (18А)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18-4А (18А)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Управление по ремонту сетей и сооружений, Отдел благ</w:t>
            </w:r>
            <w:r w:rsidRPr="00364EDB">
              <w:rPr>
                <w:b/>
                <w:sz w:val="18"/>
                <w:szCs w:val="18"/>
              </w:rPr>
              <w:t>о</w:t>
            </w:r>
            <w:r w:rsidRPr="00364EDB">
              <w:rPr>
                <w:b/>
                <w:sz w:val="18"/>
                <w:szCs w:val="18"/>
              </w:rPr>
              <w:t>устройства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19-1А (19А)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19-2А (19А)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19-3А (19А)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гру</w:t>
            </w:r>
            <w:r>
              <w:rPr>
                <w:sz w:val="18"/>
                <w:szCs w:val="18"/>
              </w:rPr>
              <w:t>п</w:t>
            </w:r>
            <w:r>
              <w:rPr>
                <w:sz w:val="18"/>
                <w:szCs w:val="18"/>
              </w:rPr>
              <w:t>пы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инженер, (ул. Са</w:t>
            </w:r>
            <w:r>
              <w:rPr>
                <w:sz w:val="18"/>
                <w:szCs w:val="18"/>
              </w:rPr>
              <w:t>л</w:t>
            </w:r>
            <w:r>
              <w:rPr>
                <w:sz w:val="18"/>
                <w:szCs w:val="18"/>
              </w:rPr>
              <w:t>ганская, 5)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22-1А (22А)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инженер, (ул. Са</w:t>
            </w:r>
            <w:r>
              <w:rPr>
                <w:sz w:val="18"/>
                <w:szCs w:val="18"/>
              </w:rPr>
              <w:t>л</w:t>
            </w:r>
            <w:r>
              <w:rPr>
                <w:sz w:val="18"/>
                <w:szCs w:val="18"/>
              </w:rPr>
              <w:t>ганская, 5)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22-2А (22А)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инженер, (ул. Са</w:t>
            </w:r>
            <w:r>
              <w:rPr>
                <w:sz w:val="18"/>
                <w:szCs w:val="18"/>
              </w:rPr>
              <w:t>л</w:t>
            </w:r>
            <w:r>
              <w:rPr>
                <w:sz w:val="18"/>
                <w:szCs w:val="18"/>
              </w:rPr>
              <w:t>ганская, 5)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инженер, (ул. Иван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ва, 9)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23-1А (23А)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инженер, (ул. Иван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ва, 9)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инженер, (ул. Дер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вообдело</w:t>
            </w:r>
            <w:r>
              <w:rPr>
                <w:sz w:val="18"/>
                <w:szCs w:val="18"/>
              </w:rPr>
              <w:t>ч</w:t>
            </w:r>
            <w:r>
              <w:rPr>
                <w:sz w:val="18"/>
                <w:szCs w:val="18"/>
              </w:rPr>
              <w:t>ная, 1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24-1А (24А)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инженер, (ул. Дер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вообдело</w:t>
            </w:r>
            <w:r>
              <w:rPr>
                <w:sz w:val="18"/>
                <w:szCs w:val="18"/>
              </w:rPr>
              <w:t>ч</w:t>
            </w:r>
            <w:r>
              <w:rPr>
                <w:sz w:val="18"/>
                <w:szCs w:val="18"/>
              </w:rPr>
              <w:t>ная, 1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инженер, (ул. Фуч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ка, 40)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25-1А (25А)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инженер, (ул. Фуч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ка, 40)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Управление по работе с пе</w:t>
            </w:r>
            <w:r w:rsidRPr="00364EDB">
              <w:rPr>
                <w:b/>
                <w:sz w:val="18"/>
                <w:szCs w:val="18"/>
              </w:rPr>
              <w:t>р</w:t>
            </w:r>
            <w:r w:rsidRPr="00364EDB">
              <w:rPr>
                <w:b/>
                <w:sz w:val="18"/>
                <w:szCs w:val="18"/>
              </w:rPr>
              <w:t>соналом, Отдел мот</w:t>
            </w:r>
            <w:r w:rsidRPr="00364EDB">
              <w:rPr>
                <w:b/>
                <w:sz w:val="18"/>
                <w:szCs w:val="18"/>
              </w:rPr>
              <w:t>и</w:t>
            </w:r>
            <w:r w:rsidRPr="00364EDB">
              <w:rPr>
                <w:b/>
                <w:sz w:val="18"/>
                <w:szCs w:val="18"/>
              </w:rPr>
              <w:t>вации (ул. Керче</w:t>
            </w:r>
            <w:r w:rsidRPr="00364EDB">
              <w:rPr>
                <w:b/>
                <w:sz w:val="18"/>
                <w:szCs w:val="18"/>
              </w:rPr>
              <w:t>н</w:t>
            </w:r>
            <w:r w:rsidRPr="00364EDB">
              <w:rPr>
                <w:b/>
                <w:sz w:val="18"/>
                <w:szCs w:val="18"/>
              </w:rPr>
              <w:t>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26-1А (26А)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Управление стр</w:t>
            </w:r>
            <w:r w:rsidRPr="00364EDB">
              <w:rPr>
                <w:b/>
                <w:sz w:val="18"/>
                <w:szCs w:val="18"/>
              </w:rPr>
              <w:t>а</w:t>
            </w:r>
            <w:r w:rsidRPr="00364EDB">
              <w:rPr>
                <w:b/>
                <w:sz w:val="18"/>
                <w:szCs w:val="18"/>
              </w:rPr>
              <w:t>тегического разв</w:t>
            </w:r>
            <w:r w:rsidRPr="00364EDB">
              <w:rPr>
                <w:b/>
                <w:sz w:val="18"/>
                <w:szCs w:val="18"/>
              </w:rPr>
              <w:t>и</w:t>
            </w:r>
            <w:r w:rsidRPr="00364EDB">
              <w:rPr>
                <w:b/>
                <w:sz w:val="18"/>
                <w:szCs w:val="18"/>
              </w:rPr>
              <w:t>тия и контроля,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проекта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30-1А (30А)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проекта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30-2А (30А)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проекта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364EDB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управления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Управление стр</w:t>
            </w:r>
            <w:r w:rsidRPr="00364EDB">
              <w:rPr>
                <w:b/>
                <w:sz w:val="18"/>
                <w:szCs w:val="18"/>
              </w:rPr>
              <w:t>а</w:t>
            </w:r>
            <w:r w:rsidRPr="00364EDB">
              <w:rPr>
                <w:b/>
                <w:sz w:val="18"/>
                <w:szCs w:val="18"/>
              </w:rPr>
              <w:t>тегического развития и контроля, Ко</w:t>
            </w:r>
            <w:r w:rsidRPr="00364EDB">
              <w:rPr>
                <w:b/>
                <w:sz w:val="18"/>
                <w:szCs w:val="18"/>
              </w:rPr>
              <w:t>н</w:t>
            </w:r>
            <w:r w:rsidRPr="00364EDB">
              <w:rPr>
                <w:b/>
                <w:sz w:val="18"/>
                <w:szCs w:val="18"/>
              </w:rPr>
              <w:t xml:space="preserve">трольно-технический отдел (ул. Должанская, 2 Б)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Бухгалтерия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бухга</w:t>
            </w:r>
            <w:r>
              <w:rPr>
                <w:sz w:val="18"/>
                <w:szCs w:val="18"/>
              </w:rPr>
              <w:t>л</w:t>
            </w:r>
            <w:r>
              <w:rPr>
                <w:sz w:val="18"/>
                <w:szCs w:val="18"/>
              </w:rPr>
              <w:t>тера по бухгалтерскому учету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Бухгалтерия, Группа по уч</w:t>
            </w:r>
            <w:r w:rsidRPr="00364EDB">
              <w:rPr>
                <w:b/>
                <w:sz w:val="18"/>
                <w:szCs w:val="18"/>
              </w:rPr>
              <w:t>е</w:t>
            </w:r>
            <w:r w:rsidRPr="00364EDB">
              <w:rPr>
                <w:b/>
                <w:sz w:val="18"/>
                <w:szCs w:val="18"/>
              </w:rPr>
              <w:t>ту капитальных вложений и кап</w:t>
            </w:r>
            <w:r w:rsidRPr="00364EDB">
              <w:rPr>
                <w:b/>
                <w:sz w:val="18"/>
                <w:szCs w:val="18"/>
              </w:rPr>
              <w:t>и</w:t>
            </w:r>
            <w:r w:rsidRPr="00364EDB">
              <w:rPr>
                <w:b/>
                <w:sz w:val="18"/>
                <w:szCs w:val="18"/>
              </w:rPr>
              <w:t>тальному ремонту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37-1А (37А)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гру</w:t>
            </w:r>
            <w:r>
              <w:rPr>
                <w:sz w:val="18"/>
                <w:szCs w:val="18"/>
              </w:rPr>
              <w:t>п</w:t>
            </w:r>
            <w:r>
              <w:rPr>
                <w:sz w:val="18"/>
                <w:szCs w:val="18"/>
              </w:rPr>
              <w:t>пы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Бухгалтерия, Группа по уч</w:t>
            </w:r>
            <w:r w:rsidRPr="00364EDB">
              <w:rPr>
                <w:b/>
                <w:sz w:val="18"/>
                <w:szCs w:val="18"/>
              </w:rPr>
              <w:t>е</w:t>
            </w:r>
            <w:r w:rsidRPr="00364EDB">
              <w:rPr>
                <w:b/>
                <w:sz w:val="18"/>
                <w:szCs w:val="18"/>
              </w:rPr>
              <w:t>ту основных средств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39-1А (39А)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39-2А (39А)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гру</w:t>
            </w:r>
            <w:r>
              <w:rPr>
                <w:sz w:val="18"/>
                <w:szCs w:val="18"/>
              </w:rPr>
              <w:t>п</w:t>
            </w:r>
            <w:r>
              <w:rPr>
                <w:sz w:val="18"/>
                <w:szCs w:val="18"/>
              </w:rPr>
              <w:t>пы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Бухгалтерия, Группа расч</w:t>
            </w:r>
            <w:r w:rsidRPr="00364EDB">
              <w:rPr>
                <w:b/>
                <w:sz w:val="18"/>
                <w:szCs w:val="18"/>
              </w:rPr>
              <w:t>е</w:t>
            </w:r>
            <w:r w:rsidRPr="00364EDB">
              <w:rPr>
                <w:b/>
                <w:sz w:val="18"/>
                <w:szCs w:val="18"/>
              </w:rPr>
              <w:t>тов с поставщиками и пок</w:t>
            </w:r>
            <w:r w:rsidRPr="00364EDB">
              <w:rPr>
                <w:b/>
                <w:sz w:val="18"/>
                <w:szCs w:val="18"/>
              </w:rPr>
              <w:t>у</w:t>
            </w:r>
            <w:r w:rsidRPr="00364EDB">
              <w:rPr>
                <w:b/>
                <w:sz w:val="18"/>
                <w:szCs w:val="18"/>
              </w:rPr>
              <w:t>пателями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41-1А (41А)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42-1А (42А)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42-2А (42А)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42-3А (42А)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гру</w:t>
            </w:r>
            <w:r>
              <w:rPr>
                <w:sz w:val="18"/>
                <w:szCs w:val="18"/>
              </w:rPr>
              <w:t>п</w:t>
            </w:r>
            <w:r>
              <w:rPr>
                <w:sz w:val="18"/>
                <w:szCs w:val="18"/>
              </w:rPr>
              <w:t>пы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Бухгалтерия, М</w:t>
            </w:r>
            <w:r w:rsidRPr="00364EDB">
              <w:rPr>
                <w:b/>
                <w:sz w:val="18"/>
                <w:szCs w:val="18"/>
              </w:rPr>
              <w:t>а</w:t>
            </w:r>
            <w:r w:rsidRPr="00364EDB">
              <w:rPr>
                <w:b/>
                <w:sz w:val="18"/>
                <w:szCs w:val="18"/>
              </w:rPr>
              <w:t>териальная группа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44-1А (44А)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44-2А (44А)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44-3А (44А)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44-4А (44А)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44-5А (44А)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45-1А (45А)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гру</w:t>
            </w:r>
            <w:r>
              <w:rPr>
                <w:sz w:val="18"/>
                <w:szCs w:val="18"/>
              </w:rPr>
              <w:t>п</w:t>
            </w:r>
            <w:r>
              <w:rPr>
                <w:sz w:val="18"/>
                <w:szCs w:val="18"/>
              </w:rPr>
              <w:t>пы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Бухгалтерия, Отдел налог</w:t>
            </w:r>
            <w:r w:rsidRPr="00364EDB">
              <w:rPr>
                <w:b/>
                <w:sz w:val="18"/>
                <w:szCs w:val="18"/>
              </w:rPr>
              <w:t>о</w:t>
            </w:r>
            <w:r w:rsidRPr="00364EDB">
              <w:rPr>
                <w:b/>
                <w:sz w:val="18"/>
                <w:szCs w:val="18"/>
              </w:rPr>
              <w:t>вого учета (ул. Керче</w:t>
            </w:r>
            <w:r w:rsidRPr="00364EDB">
              <w:rPr>
                <w:b/>
                <w:sz w:val="18"/>
                <w:szCs w:val="18"/>
              </w:rPr>
              <w:t>н</w:t>
            </w:r>
            <w:r w:rsidRPr="00364EDB">
              <w:rPr>
                <w:b/>
                <w:sz w:val="18"/>
                <w:szCs w:val="18"/>
              </w:rPr>
              <w:t>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бухга</w:t>
            </w:r>
            <w:r>
              <w:rPr>
                <w:sz w:val="18"/>
                <w:szCs w:val="18"/>
              </w:rPr>
              <w:t>л</w:t>
            </w:r>
            <w:r>
              <w:rPr>
                <w:sz w:val="18"/>
                <w:szCs w:val="18"/>
              </w:rPr>
              <w:t>тера по налоговому учету-начальник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нал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гам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нал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гам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Бухгалтерия, Расчетная группа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50-1А (50А)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51-1А (51А)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гру</w:t>
            </w:r>
            <w:r>
              <w:rPr>
                <w:sz w:val="18"/>
                <w:szCs w:val="18"/>
              </w:rPr>
              <w:t>п</w:t>
            </w:r>
            <w:r>
              <w:rPr>
                <w:sz w:val="18"/>
                <w:szCs w:val="18"/>
              </w:rPr>
              <w:t>пы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кассир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Инвестиционно-кредитный отдел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Казначейство (ул. Керче</w:t>
            </w:r>
            <w:r w:rsidRPr="00364EDB">
              <w:rPr>
                <w:b/>
                <w:sz w:val="18"/>
                <w:szCs w:val="18"/>
              </w:rPr>
              <w:t>н</w:t>
            </w:r>
            <w:r w:rsidRPr="00364EDB">
              <w:rPr>
                <w:b/>
                <w:sz w:val="18"/>
                <w:szCs w:val="18"/>
              </w:rPr>
              <w:t>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казн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чейства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63AE5" w:rsidRPr="00F06873" w:rsidTr="004654AF">
        <w:tc>
          <w:tcPr>
            <w:tcW w:w="959" w:type="dxa"/>
            <w:shd w:val="clear" w:color="auto" w:fill="auto"/>
            <w:vAlign w:val="center"/>
          </w:tcPr>
          <w:p w:rsidR="00E63AE5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56-1А (56А)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63AE5" w:rsidRPr="00364EDB" w:rsidRDefault="00E63AE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63AE5" w:rsidRDefault="00E63AE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Отдел главного механика (ул. Должанская, 2 Б)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58-1А (58А)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Отдел главного технолога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технолог - 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60-1А (60А)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60-2А (60А)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60-3А (60А)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Отдел главного энергетика (ул. Ларина, 20)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энергетик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энерг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тика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63-1А (63А)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63-2А (63А)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63-3А (63А)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Отдел конкурентных проц</w:t>
            </w:r>
            <w:r w:rsidRPr="00364EDB">
              <w:rPr>
                <w:b/>
                <w:sz w:val="18"/>
                <w:szCs w:val="18"/>
              </w:rPr>
              <w:t>е</w:t>
            </w:r>
            <w:r w:rsidRPr="00364EDB">
              <w:rPr>
                <w:b/>
                <w:sz w:val="18"/>
                <w:szCs w:val="18"/>
              </w:rPr>
              <w:t>дур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65-1А (65А)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65-2А (65А)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65-3А (65А)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65-4А (65А)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65-5А (65А)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66-1А (66А)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Отдел материал</w:t>
            </w:r>
            <w:r w:rsidRPr="00364EDB">
              <w:rPr>
                <w:b/>
                <w:sz w:val="18"/>
                <w:szCs w:val="18"/>
              </w:rPr>
              <w:t>ь</w:t>
            </w:r>
            <w:r w:rsidRPr="00364EDB">
              <w:rPr>
                <w:b/>
                <w:sz w:val="18"/>
                <w:szCs w:val="18"/>
              </w:rPr>
              <w:t>но-технического снабжения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68-1А (68А)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68-2А (68А)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70-1А (70А)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70-2А (70А)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70-3А (70А)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70-4А (70А)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Отдел природ</w:t>
            </w:r>
            <w:r w:rsidRPr="00364EDB">
              <w:rPr>
                <w:b/>
                <w:sz w:val="18"/>
                <w:szCs w:val="18"/>
              </w:rPr>
              <w:t>о</w:t>
            </w:r>
            <w:r w:rsidRPr="00364EDB">
              <w:rPr>
                <w:b/>
                <w:sz w:val="18"/>
                <w:szCs w:val="18"/>
              </w:rPr>
              <w:t>пользования и охраны окружа</w:t>
            </w:r>
            <w:r w:rsidRPr="00364EDB">
              <w:rPr>
                <w:b/>
                <w:sz w:val="18"/>
                <w:szCs w:val="18"/>
              </w:rPr>
              <w:t>ю</w:t>
            </w:r>
            <w:r w:rsidRPr="00364EDB">
              <w:rPr>
                <w:b/>
                <w:sz w:val="18"/>
                <w:szCs w:val="18"/>
              </w:rPr>
              <w:t>щей среды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71-1А (71А)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71-2А (71А)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71-3А (71А)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71-4А (71А)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Отдел строительного ко</w:t>
            </w:r>
            <w:r w:rsidRPr="00364EDB">
              <w:rPr>
                <w:b/>
                <w:sz w:val="18"/>
                <w:szCs w:val="18"/>
              </w:rPr>
              <w:t>н</w:t>
            </w:r>
            <w:r w:rsidRPr="00364EDB">
              <w:rPr>
                <w:b/>
                <w:sz w:val="18"/>
                <w:szCs w:val="18"/>
              </w:rPr>
              <w:lastRenderedPageBreak/>
              <w:t>троля (ул. Должанская, 2 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надзору за стро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тельством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74-1А (74А)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надзору за стро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тельством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74-2А (74А)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надзору за стро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тельством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74-3А (74А)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надзору за стро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тельством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74-4А (74А)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надзору за стро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тельством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74-5А (74А)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надзору за стро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тельством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74-6А (74А)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надзору за стро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тельством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74-7А (74А)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надзору за стро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тельством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74-8А (74А)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надзору за стро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тельством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74-9А (74А)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надзору за стро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тельством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- геодезист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ника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Отдел технического обслед</w:t>
            </w:r>
            <w:r w:rsidRPr="00364EDB">
              <w:rPr>
                <w:b/>
                <w:sz w:val="18"/>
                <w:szCs w:val="18"/>
              </w:rPr>
              <w:t>о</w:t>
            </w:r>
            <w:r w:rsidRPr="00364EDB">
              <w:rPr>
                <w:b/>
                <w:sz w:val="18"/>
                <w:szCs w:val="18"/>
              </w:rPr>
              <w:t>вания сетей и сооруж</w:t>
            </w:r>
            <w:r w:rsidRPr="00364EDB">
              <w:rPr>
                <w:b/>
                <w:sz w:val="18"/>
                <w:szCs w:val="18"/>
              </w:rPr>
              <w:t>е</w:t>
            </w:r>
            <w:r w:rsidRPr="00364EDB">
              <w:rPr>
                <w:b/>
                <w:sz w:val="18"/>
                <w:szCs w:val="18"/>
              </w:rPr>
              <w:t>ний (ул. Коми</w:t>
            </w:r>
            <w:r w:rsidRPr="00364EDB">
              <w:rPr>
                <w:b/>
                <w:sz w:val="18"/>
                <w:szCs w:val="18"/>
              </w:rPr>
              <w:t>н</w:t>
            </w:r>
            <w:r w:rsidRPr="00364EDB">
              <w:rPr>
                <w:b/>
                <w:sz w:val="18"/>
                <w:szCs w:val="18"/>
              </w:rPr>
              <w:t>терна, 41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77-1А (77А)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77-2А (77А)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78-1А (78А)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78-2А (78А)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78-3А (78А)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78-4А (78А)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Отдел финансов</w:t>
            </w:r>
            <w:r w:rsidRPr="00364EDB">
              <w:rPr>
                <w:b/>
                <w:sz w:val="18"/>
                <w:szCs w:val="18"/>
              </w:rPr>
              <w:t>о</w:t>
            </w:r>
            <w:r w:rsidRPr="00364EDB">
              <w:rPr>
                <w:b/>
                <w:sz w:val="18"/>
                <w:szCs w:val="18"/>
              </w:rPr>
              <w:t>го контроля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80-1А (80А)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Планово-экономический о</w:t>
            </w:r>
            <w:r w:rsidRPr="00364EDB">
              <w:rPr>
                <w:b/>
                <w:sz w:val="18"/>
                <w:szCs w:val="18"/>
              </w:rPr>
              <w:t>т</w:t>
            </w:r>
            <w:r w:rsidRPr="00364EDB">
              <w:rPr>
                <w:b/>
                <w:sz w:val="18"/>
                <w:szCs w:val="18"/>
              </w:rPr>
              <w:t>дел (ул. Керче</w:t>
            </w:r>
            <w:r w:rsidRPr="00364EDB">
              <w:rPr>
                <w:b/>
                <w:sz w:val="18"/>
                <w:szCs w:val="18"/>
              </w:rPr>
              <w:t>н</w:t>
            </w:r>
            <w:r w:rsidRPr="00364EDB">
              <w:rPr>
                <w:b/>
                <w:sz w:val="18"/>
                <w:szCs w:val="18"/>
              </w:rPr>
              <w:t>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82-1А (82А)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82-2А (82А)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ника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Экономист 1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Проектная группа директора по капитальному р</w:t>
            </w:r>
            <w:r w:rsidRPr="00364EDB">
              <w:rPr>
                <w:b/>
                <w:sz w:val="18"/>
                <w:szCs w:val="18"/>
              </w:rPr>
              <w:t>е</w:t>
            </w:r>
            <w:r w:rsidRPr="00364EDB">
              <w:rPr>
                <w:b/>
                <w:sz w:val="18"/>
                <w:szCs w:val="18"/>
              </w:rPr>
              <w:t>монту (ул. До</w:t>
            </w:r>
            <w:r w:rsidRPr="00364EDB">
              <w:rPr>
                <w:b/>
                <w:sz w:val="18"/>
                <w:szCs w:val="18"/>
              </w:rPr>
              <w:t>л</w:t>
            </w:r>
            <w:r w:rsidRPr="00364EDB">
              <w:rPr>
                <w:b/>
                <w:sz w:val="18"/>
                <w:szCs w:val="18"/>
              </w:rPr>
              <w:t>жанская, 2 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пр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екта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Проектная группа директора по строительству (ул. До</w:t>
            </w:r>
            <w:r w:rsidRPr="00364EDB">
              <w:rPr>
                <w:b/>
                <w:sz w:val="18"/>
                <w:szCs w:val="18"/>
              </w:rPr>
              <w:t>л</w:t>
            </w:r>
            <w:r w:rsidRPr="00364EDB">
              <w:rPr>
                <w:b/>
                <w:sz w:val="18"/>
                <w:szCs w:val="18"/>
              </w:rPr>
              <w:t>жанская, 2 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пр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екта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88-1А (88А)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пр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екта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Секретариат совета директ</w:t>
            </w:r>
            <w:r w:rsidRPr="00364EDB">
              <w:rPr>
                <w:b/>
                <w:sz w:val="18"/>
                <w:szCs w:val="18"/>
              </w:rPr>
              <w:t>о</w:t>
            </w:r>
            <w:r w:rsidRPr="00364EDB">
              <w:rPr>
                <w:b/>
                <w:sz w:val="18"/>
                <w:szCs w:val="18"/>
              </w:rPr>
              <w:t>ров (Отдел правового обе</w:t>
            </w:r>
            <w:r w:rsidRPr="00364EDB">
              <w:rPr>
                <w:b/>
                <w:sz w:val="18"/>
                <w:szCs w:val="18"/>
              </w:rPr>
              <w:t>с</w:t>
            </w:r>
            <w:r w:rsidRPr="00364EDB">
              <w:rPr>
                <w:b/>
                <w:sz w:val="18"/>
                <w:szCs w:val="18"/>
              </w:rPr>
              <w:t>печения де</w:t>
            </w:r>
            <w:r w:rsidRPr="00364EDB">
              <w:rPr>
                <w:b/>
                <w:sz w:val="18"/>
                <w:szCs w:val="18"/>
              </w:rPr>
              <w:t>я</w:t>
            </w:r>
            <w:r w:rsidRPr="00364EDB">
              <w:rPr>
                <w:b/>
                <w:sz w:val="18"/>
                <w:szCs w:val="18"/>
              </w:rPr>
              <w:t>тельности,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 совета директоров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Специальная часть (ул. Ке</w:t>
            </w:r>
            <w:r w:rsidRPr="00364EDB">
              <w:rPr>
                <w:b/>
                <w:sz w:val="18"/>
                <w:szCs w:val="18"/>
              </w:rPr>
              <w:t>р</w:t>
            </w:r>
            <w:r w:rsidRPr="00364EDB">
              <w:rPr>
                <w:b/>
                <w:sz w:val="18"/>
                <w:szCs w:val="18"/>
              </w:rPr>
              <w:t>че</w:t>
            </w:r>
            <w:r w:rsidRPr="00364EDB">
              <w:rPr>
                <w:b/>
                <w:sz w:val="18"/>
                <w:szCs w:val="18"/>
              </w:rPr>
              <w:t>н</w:t>
            </w:r>
            <w:r w:rsidRPr="00364EDB">
              <w:rPr>
                <w:b/>
                <w:sz w:val="18"/>
                <w:szCs w:val="18"/>
              </w:rPr>
              <w:t>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по защите информ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Пресс-служба (ул. Керче</w:t>
            </w:r>
            <w:r w:rsidRPr="00364EDB">
              <w:rPr>
                <w:b/>
                <w:sz w:val="18"/>
                <w:szCs w:val="18"/>
              </w:rPr>
              <w:t>н</w:t>
            </w:r>
            <w:r w:rsidRPr="00364EDB">
              <w:rPr>
                <w:b/>
                <w:sz w:val="18"/>
                <w:szCs w:val="18"/>
              </w:rPr>
              <w:t>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92-1А (92А)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Пресс-секретарь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Пресс-службы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Отдел планирования и дог</w:t>
            </w:r>
            <w:r w:rsidRPr="00364EDB">
              <w:rPr>
                <w:b/>
                <w:sz w:val="18"/>
                <w:szCs w:val="18"/>
              </w:rPr>
              <w:t>о</w:t>
            </w:r>
            <w:r w:rsidRPr="00364EDB">
              <w:rPr>
                <w:b/>
                <w:sz w:val="18"/>
                <w:szCs w:val="18"/>
              </w:rPr>
              <w:t>ворной работы, (ул. Должа</w:t>
            </w:r>
            <w:r w:rsidRPr="00364EDB">
              <w:rPr>
                <w:b/>
                <w:sz w:val="18"/>
                <w:szCs w:val="18"/>
              </w:rPr>
              <w:t>н</w:t>
            </w:r>
            <w:r w:rsidRPr="00364EDB">
              <w:rPr>
                <w:b/>
                <w:sz w:val="18"/>
                <w:szCs w:val="18"/>
              </w:rPr>
              <w:t>ская, 2 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95-1А (95А)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 по дог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ворной и претензионной раб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те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96-1А (96А)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 по дог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ворной и претензионной раб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те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Отдел по оформлению ра</w:t>
            </w:r>
            <w:r w:rsidRPr="00364EDB">
              <w:rPr>
                <w:b/>
                <w:sz w:val="18"/>
                <w:szCs w:val="18"/>
              </w:rPr>
              <w:t>з</w:t>
            </w:r>
            <w:r w:rsidRPr="00364EDB">
              <w:rPr>
                <w:b/>
                <w:sz w:val="18"/>
                <w:szCs w:val="18"/>
              </w:rPr>
              <w:t>решительной докуме</w:t>
            </w:r>
            <w:r w:rsidRPr="00364EDB">
              <w:rPr>
                <w:b/>
                <w:sz w:val="18"/>
                <w:szCs w:val="18"/>
              </w:rPr>
              <w:t>н</w:t>
            </w:r>
            <w:r w:rsidRPr="00364EDB">
              <w:rPr>
                <w:b/>
                <w:sz w:val="18"/>
                <w:szCs w:val="18"/>
              </w:rPr>
              <w:t>тации, (ул. До</w:t>
            </w:r>
            <w:r w:rsidRPr="00364EDB">
              <w:rPr>
                <w:b/>
                <w:sz w:val="18"/>
                <w:szCs w:val="18"/>
              </w:rPr>
              <w:t>л</w:t>
            </w:r>
            <w:r w:rsidRPr="00364EDB">
              <w:rPr>
                <w:b/>
                <w:sz w:val="18"/>
                <w:szCs w:val="18"/>
              </w:rPr>
              <w:t>жанская, 2 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ника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99-1А (99А)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99-2А (99А)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99-3А (99А)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Отдел проектир</w:t>
            </w:r>
            <w:r w:rsidRPr="00364EDB">
              <w:rPr>
                <w:b/>
                <w:sz w:val="18"/>
                <w:szCs w:val="18"/>
              </w:rPr>
              <w:t>о</w:t>
            </w:r>
            <w:r w:rsidRPr="00364EDB">
              <w:rPr>
                <w:b/>
                <w:sz w:val="18"/>
                <w:szCs w:val="18"/>
              </w:rPr>
              <w:t>вания, (ул. До</w:t>
            </w:r>
            <w:r w:rsidRPr="00364EDB">
              <w:rPr>
                <w:b/>
                <w:sz w:val="18"/>
                <w:szCs w:val="18"/>
              </w:rPr>
              <w:t>л</w:t>
            </w:r>
            <w:r w:rsidRPr="00364EDB">
              <w:rPr>
                <w:b/>
                <w:sz w:val="18"/>
                <w:szCs w:val="18"/>
              </w:rPr>
              <w:t>жанская, 2 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инженер-проектировщик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100-1А (100А)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инженер-проектировщик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100-2А (100А)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инженер-проектировщик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100-3А (100А)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инженер-проектировщик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100-4А (100А)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инженер-проектировщик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ника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Сметный отдел, (ул. Должа</w:t>
            </w:r>
            <w:r w:rsidRPr="00364EDB">
              <w:rPr>
                <w:b/>
                <w:sz w:val="18"/>
                <w:szCs w:val="18"/>
              </w:rPr>
              <w:t>н</w:t>
            </w:r>
            <w:r w:rsidRPr="00364EDB">
              <w:rPr>
                <w:b/>
                <w:sz w:val="18"/>
                <w:szCs w:val="18"/>
              </w:rPr>
              <w:t>ская, 2 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102-1А (102А)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102-2А (102А)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102-3А (102А)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102-4А (102А)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102-5А (102А)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102-6А (102А)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102-7А (102А)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102-8А (102А)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Центральная ди</w:t>
            </w:r>
            <w:r w:rsidRPr="00364EDB">
              <w:rPr>
                <w:b/>
                <w:sz w:val="18"/>
                <w:szCs w:val="18"/>
              </w:rPr>
              <w:t>с</w:t>
            </w:r>
            <w:r w:rsidRPr="00364EDB">
              <w:rPr>
                <w:b/>
                <w:sz w:val="18"/>
                <w:szCs w:val="18"/>
              </w:rPr>
              <w:t>петчерская слу</w:t>
            </w:r>
            <w:r w:rsidRPr="00364EDB">
              <w:rPr>
                <w:b/>
                <w:sz w:val="18"/>
                <w:szCs w:val="18"/>
              </w:rPr>
              <w:t>ж</w:t>
            </w:r>
            <w:r w:rsidRPr="00364EDB">
              <w:rPr>
                <w:b/>
                <w:sz w:val="18"/>
                <w:szCs w:val="18"/>
              </w:rPr>
              <w:t>ба, Контактный центр (ул. Керче</w:t>
            </w:r>
            <w:r w:rsidRPr="00364EDB">
              <w:rPr>
                <w:b/>
                <w:sz w:val="18"/>
                <w:szCs w:val="18"/>
              </w:rPr>
              <w:t>н</w:t>
            </w:r>
            <w:r w:rsidRPr="00364EDB">
              <w:rPr>
                <w:b/>
                <w:sz w:val="18"/>
                <w:szCs w:val="18"/>
              </w:rPr>
              <w:t xml:space="preserve">ская, 15 А)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103-1А (103А)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103-2А (103А)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103-3А (103А)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103-4А (103А)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4436E" w:rsidRPr="00F06873" w:rsidTr="004654AF">
        <w:tc>
          <w:tcPr>
            <w:tcW w:w="959" w:type="dxa"/>
            <w:shd w:val="clear" w:color="auto" w:fill="auto"/>
            <w:vAlign w:val="center"/>
          </w:tcPr>
          <w:p w:rsidR="0034436E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103-5А (103А)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4436E" w:rsidRPr="00364EDB" w:rsidRDefault="0034436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4436E" w:rsidRDefault="0034436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Центральная ди</w:t>
            </w:r>
            <w:r w:rsidRPr="00364EDB">
              <w:rPr>
                <w:b/>
                <w:sz w:val="18"/>
                <w:szCs w:val="18"/>
              </w:rPr>
              <w:t>с</w:t>
            </w:r>
            <w:r w:rsidRPr="00364EDB">
              <w:rPr>
                <w:b/>
                <w:sz w:val="18"/>
                <w:szCs w:val="18"/>
              </w:rPr>
              <w:t>петчерская служба, (ул. Керче</w:t>
            </w:r>
            <w:r w:rsidRPr="00364EDB">
              <w:rPr>
                <w:b/>
                <w:sz w:val="18"/>
                <w:szCs w:val="18"/>
              </w:rPr>
              <w:t>н</w:t>
            </w:r>
            <w:r w:rsidRPr="00364EDB">
              <w:rPr>
                <w:b/>
                <w:sz w:val="18"/>
                <w:szCs w:val="18"/>
              </w:rPr>
              <w:t>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слу</w:t>
            </w:r>
            <w:r>
              <w:rPr>
                <w:sz w:val="18"/>
                <w:szCs w:val="18"/>
              </w:rPr>
              <w:t>ж</w:t>
            </w:r>
            <w:r>
              <w:rPr>
                <w:sz w:val="18"/>
                <w:szCs w:val="18"/>
              </w:rPr>
              <w:t>бы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 (ул. Деревообд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лочная, 1А)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 (ул. Са</w:t>
            </w:r>
            <w:r>
              <w:rPr>
                <w:sz w:val="18"/>
                <w:szCs w:val="18"/>
              </w:rPr>
              <w:t>л</w:t>
            </w:r>
            <w:r>
              <w:rPr>
                <w:sz w:val="18"/>
                <w:szCs w:val="18"/>
              </w:rPr>
              <w:t>ганская, 5)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 (ул. Ив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нова, 9А)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 (ул. 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минтерна, 41А)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 (ул. Н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бережная гребного канала, 1)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 (ул. Ф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чика, 40)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Документационно-организационное управл</w:t>
            </w:r>
            <w:r w:rsidRPr="00364EDB">
              <w:rPr>
                <w:b/>
                <w:sz w:val="18"/>
                <w:szCs w:val="18"/>
              </w:rPr>
              <w:t>е</w:t>
            </w:r>
            <w:r w:rsidRPr="00364EDB">
              <w:rPr>
                <w:b/>
                <w:sz w:val="18"/>
                <w:szCs w:val="18"/>
              </w:rPr>
              <w:t>ние, Отдел делопроизводства и документационного обе</w:t>
            </w:r>
            <w:r w:rsidRPr="00364EDB">
              <w:rPr>
                <w:b/>
                <w:sz w:val="18"/>
                <w:szCs w:val="18"/>
              </w:rPr>
              <w:t>с</w:t>
            </w:r>
            <w:r w:rsidRPr="00364EDB">
              <w:rPr>
                <w:b/>
                <w:sz w:val="18"/>
                <w:szCs w:val="18"/>
              </w:rPr>
              <w:t>печения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Делопроизводитель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115-1А (115А)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Делопроизводитель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116-1А (116А)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116-2А (116А)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Документационно-</w:t>
            </w:r>
            <w:r w:rsidRPr="00364EDB">
              <w:rPr>
                <w:b/>
                <w:sz w:val="18"/>
                <w:szCs w:val="18"/>
              </w:rPr>
              <w:lastRenderedPageBreak/>
              <w:t>организационное управл</w:t>
            </w:r>
            <w:r w:rsidRPr="00364EDB">
              <w:rPr>
                <w:b/>
                <w:sz w:val="18"/>
                <w:szCs w:val="18"/>
              </w:rPr>
              <w:t>е</w:t>
            </w:r>
            <w:r w:rsidRPr="00364EDB">
              <w:rPr>
                <w:b/>
                <w:sz w:val="18"/>
                <w:szCs w:val="18"/>
              </w:rPr>
              <w:t>ние, Архив (ул. Керче</w:t>
            </w:r>
            <w:r w:rsidRPr="00364EDB">
              <w:rPr>
                <w:b/>
                <w:sz w:val="18"/>
                <w:szCs w:val="18"/>
              </w:rPr>
              <w:t>н</w:t>
            </w:r>
            <w:r w:rsidRPr="00364EDB">
              <w:rPr>
                <w:b/>
                <w:sz w:val="18"/>
                <w:szCs w:val="18"/>
              </w:rPr>
              <w:t>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арх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вом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Управление по правовой работе, Отдел правового обеспечения де</w:t>
            </w:r>
            <w:r w:rsidRPr="00364EDB">
              <w:rPr>
                <w:b/>
                <w:sz w:val="18"/>
                <w:szCs w:val="18"/>
              </w:rPr>
              <w:t>я</w:t>
            </w:r>
            <w:r w:rsidRPr="00364EDB">
              <w:rPr>
                <w:b/>
                <w:sz w:val="18"/>
                <w:szCs w:val="18"/>
              </w:rPr>
              <w:t>тельности, Группа корпоративной раб</w:t>
            </w:r>
            <w:r w:rsidRPr="00364EDB">
              <w:rPr>
                <w:b/>
                <w:sz w:val="18"/>
                <w:szCs w:val="18"/>
              </w:rPr>
              <w:t>о</w:t>
            </w:r>
            <w:r w:rsidRPr="00364EDB">
              <w:rPr>
                <w:b/>
                <w:sz w:val="18"/>
                <w:szCs w:val="18"/>
              </w:rPr>
              <w:t>ты (ул. Ке</w:t>
            </w:r>
            <w:r w:rsidRPr="00364EDB">
              <w:rPr>
                <w:b/>
                <w:sz w:val="18"/>
                <w:szCs w:val="18"/>
              </w:rPr>
              <w:t>р</w:t>
            </w:r>
            <w:r w:rsidRPr="00364EDB">
              <w:rPr>
                <w:b/>
                <w:sz w:val="18"/>
                <w:szCs w:val="18"/>
              </w:rPr>
              <w:t>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юриско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сульт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Управление по правовой работе, Отдел правового обеспечения де</w:t>
            </w:r>
            <w:r w:rsidRPr="00364EDB">
              <w:rPr>
                <w:b/>
                <w:sz w:val="18"/>
                <w:szCs w:val="18"/>
              </w:rPr>
              <w:t>я</w:t>
            </w:r>
            <w:r w:rsidRPr="00364EDB">
              <w:rPr>
                <w:b/>
                <w:sz w:val="18"/>
                <w:szCs w:val="18"/>
              </w:rPr>
              <w:t>тельности, Группа правового сопрово</w:t>
            </w:r>
            <w:r w:rsidRPr="00364EDB">
              <w:rPr>
                <w:b/>
                <w:sz w:val="18"/>
                <w:szCs w:val="18"/>
              </w:rPr>
              <w:t>ж</w:t>
            </w:r>
            <w:r w:rsidRPr="00364EDB">
              <w:rPr>
                <w:b/>
                <w:sz w:val="18"/>
                <w:szCs w:val="18"/>
              </w:rPr>
              <w:t>дения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юриско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сульт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гру</w:t>
            </w:r>
            <w:r>
              <w:rPr>
                <w:sz w:val="18"/>
                <w:szCs w:val="18"/>
              </w:rPr>
              <w:t>п</w:t>
            </w:r>
            <w:r>
              <w:rPr>
                <w:sz w:val="18"/>
                <w:szCs w:val="18"/>
              </w:rPr>
              <w:t>пы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Управление по правовой работе, Отдел правового обеспечения де</w:t>
            </w:r>
            <w:r w:rsidRPr="00364EDB">
              <w:rPr>
                <w:b/>
                <w:sz w:val="18"/>
                <w:szCs w:val="18"/>
              </w:rPr>
              <w:t>я</w:t>
            </w:r>
            <w:r w:rsidRPr="00364EDB">
              <w:rPr>
                <w:b/>
                <w:sz w:val="18"/>
                <w:szCs w:val="18"/>
              </w:rPr>
              <w:t>тельности, Группа правовой экспе</w:t>
            </w:r>
            <w:r w:rsidRPr="00364EDB">
              <w:rPr>
                <w:b/>
                <w:sz w:val="18"/>
                <w:szCs w:val="18"/>
              </w:rPr>
              <w:t>р</w:t>
            </w:r>
            <w:r w:rsidRPr="00364EDB">
              <w:rPr>
                <w:b/>
                <w:sz w:val="18"/>
                <w:szCs w:val="18"/>
              </w:rPr>
              <w:t>тизы (ул. Керче</w:t>
            </w:r>
            <w:r w:rsidRPr="00364EDB">
              <w:rPr>
                <w:b/>
                <w:sz w:val="18"/>
                <w:szCs w:val="18"/>
              </w:rPr>
              <w:t>н</w:t>
            </w:r>
            <w:r w:rsidRPr="00364EDB">
              <w:rPr>
                <w:b/>
                <w:sz w:val="18"/>
                <w:szCs w:val="18"/>
              </w:rPr>
              <w:t>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гру</w:t>
            </w:r>
            <w:r>
              <w:rPr>
                <w:sz w:val="18"/>
                <w:szCs w:val="18"/>
              </w:rPr>
              <w:t>п</w:t>
            </w:r>
            <w:r>
              <w:rPr>
                <w:sz w:val="18"/>
                <w:szCs w:val="18"/>
              </w:rPr>
              <w:t>пы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Юрисконсульт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Управление по правовой работе, Отдел правового обеспечения де</w:t>
            </w:r>
            <w:r w:rsidRPr="00364EDB">
              <w:rPr>
                <w:b/>
                <w:sz w:val="18"/>
                <w:szCs w:val="18"/>
              </w:rPr>
              <w:t>я</w:t>
            </w:r>
            <w:r w:rsidRPr="00364EDB">
              <w:rPr>
                <w:b/>
                <w:sz w:val="18"/>
                <w:szCs w:val="18"/>
              </w:rPr>
              <w:t>тельности, Группа администрати</w:t>
            </w:r>
            <w:r w:rsidRPr="00364EDB">
              <w:rPr>
                <w:b/>
                <w:sz w:val="18"/>
                <w:szCs w:val="18"/>
              </w:rPr>
              <w:t>в</w:t>
            </w:r>
            <w:r w:rsidRPr="00364EDB">
              <w:rPr>
                <w:b/>
                <w:sz w:val="18"/>
                <w:szCs w:val="18"/>
              </w:rPr>
              <w:t>ных производств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304A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Юрисконсульт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Юрисконсульт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Управление по правовой работе, Отдел правового обеспечения де</w:t>
            </w:r>
            <w:r w:rsidRPr="00364EDB">
              <w:rPr>
                <w:b/>
                <w:sz w:val="18"/>
                <w:szCs w:val="18"/>
              </w:rPr>
              <w:t>я</w:t>
            </w:r>
            <w:r w:rsidRPr="00364EDB">
              <w:rPr>
                <w:b/>
                <w:sz w:val="18"/>
                <w:szCs w:val="18"/>
              </w:rPr>
              <w:t>тельности, Группа судебной защиты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юриско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сульт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Служба информ</w:t>
            </w:r>
            <w:r w:rsidRPr="00364EDB">
              <w:rPr>
                <w:b/>
                <w:sz w:val="18"/>
                <w:szCs w:val="18"/>
              </w:rPr>
              <w:t>а</w:t>
            </w:r>
            <w:r w:rsidRPr="00364EDB">
              <w:rPr>
                <w:b/>
                <w:sz w:val="18"/>
                <w:szCs w:val="18"/>
              </w:rPr>
              <w:t>ционных технологий (ул. Керче</w:t>
            </w:r>
            <w:r w:rsidRPr="00364EDB">
              <w:rPr>
                <w:b/>
                <w:sz w:val="18"/>
                <w:szCs w:val="18"/>
              </w:rPr>
              <w:t>н</w:t>
            </w:r>
            <w:r w:rsidRPr="00364EDB">
              <w:rPr>
                <w:b/>
                <w:sz w:val="18"/>
                <w:szCs w:val="18"/>
              </w:rPr>
              <w:t>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по и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формационной безопасности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Отдел прикладного пр</w:t>
            </w:r>
            <w:r w:rsidRPr="00364EDB">
              <w:rPr>
                <w:b/>
                <w:sz w:val="18"/>
                <w:szCs w:val="18"/>
              </w:rPr>
              <w:t>о</w:t>
            </w:r>
            <w:r w:rsidRPr="00364EDB">
              <w:rPr>
                <w:b/>
                <w:sz w:val="18"/>
                <w:szCs w:val="18"/>
              </w:rPr>
              <w:t>граммирования (ул. Керче</w:t>
            </w:r>
            <w:r w:rsidRPr="00364EDB">
              <w:rPr>
                <w:b/>
                <w:sz w:val="18"/>
                <w:szCs w:val="18"/>
              </w:rPr>
              <w:t>н</w:t>
            </w:r>
            <w:r w:rsidRPr="00364EDB">
              <w:rPr>
                <w:b/>
                <w:sz w:val="18"/>
                <w:szCs w:val="18"/>
              </w:rPr>
              <w:t>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инженер-программист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инженер-программист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130-1А (130А)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инженер-программист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инженер-программист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131-1А (131А)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инженер-программист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группы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133-1А (133А)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группы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Отдел сетевого администр</w:t>
            </w:r>
            <w:r w:rsidRPr="00364EDB">
              <w:rPr>
                <w:b/>
                <w:sz w:val="18"/>
                <w:szCs w:val="18"/>
              </w:rPr>
              <w:t>и</w:t>
            </w:r>
            <w:r w:rsidRPr="00364EDB">
              <w:rPr>
                <w:b/>
                <w:sz w:val="18"/>
                <w:szCs w:val="18"/>
              </w:rPr>
              <w:t>рования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135-1А (135А)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135-2А (135А)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135-3А (135А)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группы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Центр проектно-технических согласований, Технический отдел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140-1А (140А)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140-2А (140А)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140-3А (140А)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140-4А (140А)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140-5А (140А)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140-6А (140А)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140-7А (140А)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141А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141-1А (141А)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141-2А (141А)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141-3А (141А)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141-4А (141А)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141-5А (141А)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141-6А (141А)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141-7А (141А)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141-8А (141А)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141-9А (141А)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141-10А (141А)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141-11А (141А)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143-1А (143А)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Центр проектно-технических согласований (ул. Керче</w:t>
            </w:r>
            <w:r w:rsidRPr="00364EDB">
              <w:rPr>
                <w:b/>
                <w:sz w:val="18"/>
                <w:szCs w:val="18"/>
              </w:rPr>
              <w:t>н</w:t>
            </w:r>
            <w:r w:rsidRPr="00364EDB">
              <w:rPr>
                <w:b/>
                <w:sz w:val="18"/>
                <w:szCs w:val="18"/>
              </w:rPr>
              <w:t>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юрисконсульт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144-1А (144А)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юрисконсульт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Служба безопасности, Отдел охраны и режима (ул. Ке</w:t>
            </w:r>
            <w:r w:rsidRPr="00364EDB">
              <w:rPr>
                <w:b/>
                <w:sz w:val="18"/>
                <w:szCs w:val="18"/>
              </w:rPr>
              <w:t>р</w:t>
            </w:r>
            <w:r w:rsidRPr="00364EDB">
              <w:rPr>
                <w:b/>
                <w:sz w:val="18"/>
                <w:szCs w:val="18"/>
              </w:rPr>
              <w:t>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 по организации службы охраны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Служба безопасности, Отдел охраны и режима (ул. Ке</w:t>
            </w:r>
            <w:r w:rsidRPr="00364EDB">
              <w:rPr>
                <w:b/>
                <w:sz w:val="18"/>
                <w:szCs w:val="18"/>
              </w:rPr>
              <w:t>р</w:t>
            </w:r>
            <w:r w:rsidRPr="00364EDB">
              <w:rPr>
                <w:b/>
                <w:sz w:val="18"/>
                <w:szCs w:val="18"/>
              </w:rPr>
              <w:t>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Дежурный бюро пропусков (в/ст. «Малиновая гряда»)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Дежурный бюро пропусков (Слудинская в/ст.)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Дежурный бюро пропусков (Ново-Сормовская в/ст.)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150 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Дежурный бюро пропусков (Аппарат управления)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Дежурный пульт управления (в/ст. «Малиновая гряда»)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Дежурный пульт управления (Ново-Сормовская в/ст.)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Дежурный оперативный (Сл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динская в/ст.)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Управление по работе с пе</w:t>
            </w:r>
            <w:r w:rsidRPr="00364EDB">
              <w:rPr>
                <w:b/>
                <w:sz w:val="18"/>
                <w:szCs w:val="18"/>
              </w:rPr>
              <w:t>р</w:t>
            </w:r>
            <w:r w:rsidRPr="00364EDB">
              <w:rPr>
                <w:b/>
                <w:sz w:val="18"/>
                <w:szCs w:val="18"/>
              </w:rPr>
              <w:t>соналом, Служба кадрового администрирования, Отдел кадрового учета производс</w:t>
            </w:r>
            <w:r w:rsidRPr="00364EDB">
              <w:rPr>
                <w:b/>
                <w:sz w:val="18"/>
                <w:szCs w:val="18"/>
              </w:rPr>
              <w:t>т</w:t>
            </w:r>
            <w:r w:rsidRPr="00364EDB">
              <w:rPr>
                <w:b/>
                <w:sz w:val="18"/>
                <w:szCs w:val="18"/>
              </w:rPr>
              <w:t>венного блока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по труду 1 категории (ул. Иванова, 6А)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по труду 1 категории (ул. Политбойцов,21А)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техник по труду (ул. Набережная гребного канала, 1)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техник по труду (ул. Алебастровая, 91)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техник по труду (пр. Гагарина, 31, 121)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Управление по работе с пе</w:t>
            </w:r>
            <w:r w:rsidRPr="00364EDB">
              <w:rPr>
                <w:b/>
                <w:sz w:val="18"/>
                <w:szCs w:val="18"/>
              </w:rPr>
              <w:t>р</w:t>
            </w:r>
            <w:r w:rsidRPr="00364EDB">
              <w:rPr>
                <w:b/>
                <w:sz w:val="18"/>
                <w:szCs w:val="18"/>
              </w:rPr>
              <w:t>соналом, Служба кадрового администрирования, Отдел учета и расстановки кадров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Управление по работе с пе</w:t>
            </w:r>
            <w:r w:rsidRPr="00364EDB">
              <w:rPr>
                <w:b/>
                <w:sz w:val="18"/>
                <w:szCs w:val="18"/>
              </w:rPr>
              <w:t>р</w:t>
            </w:r>
            <w:r w:rsidRPr="00364EDB">
              <w:rPr>
                <w:b/>
                <w:sz w:val="18"/>
                <w:szCs w:val="18"/>
              </w:rPr>
              <w:t>соналом, Отдел подбора, оценки и развития персон</w:t>
            </w:r>
            <w:r w:rsidRPr="00364EDB">
              <w:rPr>
                <w:b/>
                <w:sz w:val="18"/>
                <w:szCs w:val="18"/>
              </w:rPr>
              <w:t>а</w:t>
            </w:r>
            <w:r w:rsidRPr="00364EDB">
              <w:rPr>
                <w:b/>
                <w:sz w:val="18"/>
                <w:szCs w:val="18"/>
              </w:rPr>
              <w:t>ла(ул.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b/>
                <w:sz w:val="18"/>
                <w:szCs w:val="18"/>
              </w:rPr>
            </w:pPr>
            <w:r w:rsidRPr="00364EDB">
              <w:rPr>
                <w:b/>
                <w:sz w:val="18"/>
                <w:szCs w:val="18"/>
              </w:rPr>
              <w:t>Отдел автоматизирования систем управления технол</w:t>
            </w:r>
            <w:r w:rsidRPr="00364EDB">
              <w:rPr>
                <w:b/>
                <w:sz w:val="18"/>
                <w:szCs w:val="18"/>
              </w:rPr>
              <w:t>о</w:t>
            </w:r>
            <w:r w:rsidRPr="00364EDB">
              <w:rPr>
                <w:b/>
                <w:sz w:val="18"/>
                <w:szCs w:val="18"/>
              </w:rPr>
              <w:t>гическими процессами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574CD" w:rsidRPr="00F06873" w:rsidTr="004654AF">
        <w:tc>
          <w:tcPr>
            <w:tcW w:w="959" w:type="dxa"/>
            <w:shd w:val="clear" w:color="auto" w:fill="auto"/>
            <w:vAlign w:val="center"/>
          </w:tcPr>
          <w:p w:rsidR="00E574CD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74CD" w:rsidRPr="00364EDB" w:rsidRDefault="00E574CD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74CD" w:rsidRDefault="00E574CD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D5D3E" w:rsidRPr="00F06873" w:rsidTr="004654AF">
        <w:tc>
          <w:tcPr>
            <w:tcW w:w="959" w:type="dxa"/>
            <w:shd w:val="clear" w:color="auto" w:fill="auto"/>
            <w:vAlign w:val="center"/>
          </w:tcPr>
          <w:p w:rsidR="008D5D3E" w:rsidRPr="00F06873" w:rsidRDefault="008D5D3E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D5D3E" w:rsidRPr="00E77CCE" w:rsidRDefault="008D5D3E" w:rsidP="00067687">
            <w:pPr>
              <w:jc w:val="center"/>
              <w:rPr>
                <w:b/>
                <w:sz w:val="18"/>
                <w:szCs w:val="18"/>
              </w:rPr>
            </w:pPr>
            <w:r w:rsidRPr="00E77CCE">
              <w:rPr>
                <w:b/>
                <w:sz w:val="18"/>
                <w:szCs w:val="18"/>
              </w:rPr>
              <w:t>Административно-хозяйственная служба, ул. Керченская, 15А.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D5D3E" w:rsidRPr="00F06873" w:rsidTr="004654AF">
        <w:tc>
          <w:tcPr>
            <w:tcW w:w="959" w:type="dxa"/>
            <w:shd w:val="clear" w:color="auto" w:fill="auto"/>
            <w:vAlign w:val="center"/>
          </w:tcPr>
          <w:p w:rsidR="008D5D3E" w:rsidRPr="00F06873" w:rsidRDefault="008D5D3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D5D3E" w:rsidRPr="00E77CCE" w:rsidRDefault="008D5D3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D5D3E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D5D3E" w:rsidRPr="00F06873" w:rsidTr="004654AF">
        <w:tc>
          <w:tcPr>
            <w:tcW w:w="959" w:type="dxa"/>
            <w:shd w:val="clear" w:color="auto" w:fill="auto"/>
            <w:vAlign w:val="center"/>
          </w:tcPr>
          <w:p w:rsidR="008D5D3E" w:rsidRDefault="008D5D3E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D5D3E" w:rsidRPr="00E77CCE" w:rsidRDefault="008D5D3E" w:rsidP="00067687">
            <w:pPr>
              <w:jc w:val="center"/>
              <w:rPr>
                <w:b/>
                <w:sz w:val="18"/>
                <w:szCs w:val="18"/>
              </w:rPr>
            </w:pPr>
            <w:r w:rsidRPr="00E77CCE">
              <w:rPr>
                <w:b/>
                <w:sz w:val="18"/>
                <w:szCs w:val="18"/>
              </w:rPr>
              <w:t>Административно-хозяйственная служба, А</w:t>
            </w:r>
            <w:r w:rsidRPr="00E77CCE">
              <w:rPr>
                <w:b/>
                <w:sz w:val="18"/>
                <w:szCs w:val="18"/>
              </w:rPr>
              <w:t>д</w:t>
            </w:r>
            <w:r w:rsidRPr="00E77CCE">
              <w:rPr>
                <w:b/>
                <w:sz w:val="18"/>
                <w:szCs w:val="18"/>
              </w:rPr>
              <w:t>министративно-хозяйственный отдел, ул. Керченская, 15А.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D5D3E" w:rsidRPr="00F06873" w:rsidTr="004654AF">
        <w:tc>
          <w:tcPr>
            <w:tcW w:w="959" w:type="dxa"/>
            <w:shd w:val="clear" w:color="auto" w:fill="auto"/>
            <w:vAlign w:val="center"/>
          </w:tcPr>
          <w:p w:rsidR="008D5D3E" w:rsidRDefault="008D5D3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D5D3E" w:rsidRPr="00E77CCE" w:rsidRDefault="008D5D3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D5D3E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D5D3E" w:rsidRPr="00F06873" w:rsidTr="004654AF">
        <w:tc>
          <w:tcPr>
            <w:tcW w:w="959" w:type="dxa"/>
            <w:shd w:val="clear" w:color="auto" w:fill="auto"/>
            <w:vAlign w:val="center"/>
          </w:tcPr>
          <w:p w:rsidR="008D5D3E" w:rsidRDefault="008D5D3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D5D3E" w:rsidRPr="00E77CCE" w:rsidRDefault="008D5D3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D5D3E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D5D3E" w:rsidRPr="00F06873" w:rsidTr="004654AF">
        <w:tc>
          <w:tcPr>
            <w:tcW w:w="959" w:type="dxa"/>
            <w:shd w:val="clear" w:color="auto" w:fill="auto"/>
            <w:vAlign w:val="center"/>
          </w:tcPr>
          <w:p w:rsidR="008D5D3E" w:rsidRDefault="008D5D3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D5D3E" w:rsidRPr="00E77CCE" w:rsidRDefault="008D5D3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D5D3E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D5D3E" w:rsidRPr="00F06873" w:rsidTr="004654AF">
        <w:tc>
          <w:tcPr>
            <w:tcW w:w="959" w:type="dxa"/>
            <w:shd w:val="clear" w:color="auto" w:fill="auto"/>
            <w:vAlign w:val="center"/>
          </w:tcPr>
          <w:p w:rsidR="008D5D3E" w:rsidRDefault="008D5D3E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D5D3E" w:rsidRPr="00E77CCE" w:rsidRDefault="008D5D3E" w:rsidP="00067687">
            <w:pPr>
              <w:jc w:val="center"/>
              <w:rPr>
                <w:b/>
                <w:sz w:val="18"/>
                <w:szCs w:val="18"/>
              </w:rPr>
            </w:pPr>
            <w:r w:rsidRPr="00E77CCE">
              <w:rPr>
                <w:b/>
                <w:sz w:val="18"/>
                <w:szCs w:val="18"/>
              </w:rPr>
              <w:t>Административно-хозяйственная служба, Гру</w:t>
            </w:r>
            <w:r w:rsidRPr="00E77CCE">
              <w:rPr>
                <w:b/>
                <w:sz w:val="18"/>
                <w:szCs w:val="18"/>
              </w:rPr>
              <w:t>п</w:t>
            </w:r>
            <w:r w:rsidRPr="00E77CCE">
              <w:rPr>
                <w:b/>
                <w:sz w:val="18"/>
                <w:szCs w:val="18"/>
              </w:rPr>
              <w:t>па эксплуатации и обслуж</w:t>
            </w:r>
            <w:r w:rsidRPr="00E77CCE">
              <w:rPr>
                <w:b/>
                <w:sz w:val="18"/>
                <w:szCs w:val="18"/>
              </w:rPr>
              <w:t>и</w:t>
            </w:r>
            <w:r w:rsidRPr="00E77CCE">
              <w:rPr>
                <w:b/>
                <w:sz w:val="18"/>
                <w:szCs w:val="18"/>
              </w:rPr>
              <w:t>вания зданий, ул. Керче</w:t>
            </w:r>
            <w:r w:rsidRPr="00E77CCE">
              <w:rPr>
                <w:b/>
                <w:sz w:val="18"/>
                <w:szCs w:val="18"/>
              </w:rPr>
              <w:t>н</w:t>
            </w:r>
            <w:r w:rsidRPr="00E77CCE">
              <w:rPr>
                <w:b/>
                <w:sz w:val="18"/>
                <w:szCs w:val="18"/>
              </w:rPr>
              <w:t>ская, 15А.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D5D3E" w:rsidRPr="00F06873" w:rsidTr="004654AF">
        <w:tc>
          <w:tcPr>
            <w:tcW w:w="959" w:type="dxa"/>
            <w:shd w:val="clear" w:color="auto" w:fill="auto"/>
            <w:vAlign w:val="center"/>
          </w:tcPr>
          <w:p w:rsidR="008D5D3E" w:rsidRDefault="008D5D3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D5D3E" w:rsidRPr="00E77CCE" w:rsidRDefault="008D5D3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группы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D5D3E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D5D3E" w:rsidRPr="00F06873" w:rsidTr="004654AF">
        <w:tc>
          <w:tcPr>
            <w:tcW w:w="959" w:type="dxa"/>
            <w:shd w:val="clear" w:color="auto" w:fill="auto"/>
            <w:vAlign w:val="center"/>
          </w:tcPr>
          <w:p w:rsidR="008D5D3E" w:rsidRDefault="008D5D3E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D5D3E" w:rsidRPr="00E77CCE" w:rsidRDefault="008D5D3E" w:rsidP="00067687">
            <w:pPr>
              <w:jc w:val="center"/>
              <w:rPr>
                <w:b/>
                <w:sz w:val="18"/>
                <w:szCs w:val="18"/>
              </w:rPr>
            </w:pPr>
            <w:r w:rsidRPr="00E77CCE">
              <w:rPr>
                <w:b/>
                <w:sz w:val="18"/>
                <w:szCs w:val="18"/>
              </w:rPr>
              <w:t>Административно-хозяйственная служба, А</w:t>
            </w:r>
            <w:r w:rsidRPr="00E77CCE">
              <w:rPr>
                <w:b/>
                <w:sz w:val="18"/>
                <w:szCs w:val="18"/>
              </w:rPr>
              <w:t>д</w:t>
            </w:r>
            <w:r w:rsidRPr="00E77CCE">
              <w:rPr>
                <w:b/>
                <w:sz w:val="18"/>
                <w:szCs w:val="18"/>
              </w:rPr>
              <w:t>министративно-хозяйственного отдела, Группа эксплуатации и о</w:t>
            </w:r>
            <w:r w:rsidRPr="00E77CCE">
              <w:rPr>
                <w:b/>
                <w:sz w:val="18"/>
                <w:szCs w:val="18"/>
              </w:rPr>
              <w:t>б</w:t>
            </w:r>
            <w:r w:rsidRPr="00E77CCE">
              <w:rPr>
                <w:b/>
                <w:sz w:val="18"/>
                <w:szCs w:val="18"/>
              </w:rPr>
              <w:t>служивания зданий, ул. Ке</w:t>
            </w:r>
            <w:r w:rsidRPr="00E77CCE">
              <w:rPr>
                <w:b/>
                <w:sz w:val="18"/>
                <w:szCs w:val="18"/>
              </w:rPr>
              <w:t>р</w:t>
            </w:r>
            <w:r w:rsidRPr="00E77CCE">
              <w:rPr>
                <w:b/>
                <w:sz w:val="18"/>
                <w:szCs w:val="18"/>
              </w:rPr>
              <w:t>ченская, 15А.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D5D3E" w:rsidRPr="00F06873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D5D3E" w:rsidRPr="00F06873" w:rsidTr="004654AF">
        <w:tc>
          <w:tcPr>
            <w:tcW w:w="959" w:type="dxa"/>
            <w:shd w:val="clear" w:color="auto" w:fill="auto"/>
            <w:vAlign w:val="center"/>
          </w:tcPr>
          <w:p w:rsidR="008D5D3E" w:rsidRDefault="008D5D3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D5D3E" w:rsidRPr="00E77CCE" w:rsidRDefault="008D5D3E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комплексному о</w:t>
            </w:r>
            <w:r>
              <w:rPr>
                <w:sz w:val="18"/>
                <w:szCs w:val="18"/>
              </w:rPr>
              <w:t>б</w:t>
            </w:r>
            <w:r>
              <w:rPr>
                <w:sz w:val="18"/>
                <w:szCs w:val="18"/>
              </w:rPr>
              <w:t>служиванию и ремонту зданий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D5D3E" w:rsidRDefault="008D5D3E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D5D3E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60514" w:rsidRPr="00F06873" w:rsidTr="004654AF">
        <w:tc>
          <w:tcPr>
            <w:tcW w:w="959" w:type="dxa"/>
            <w:shd w:val="clear" w:color="auto" w:fill="auto"/>
            <w:vAlign w:val="center"/>
          </w:tcPr>
          <w:p w:rsidR="00160514" w:rsidRPr="00F06873" w:rsidRDefault="00160514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160514" w:rsidRPr="004826C2" w:rsidRDefault="00160514" w:rsidP="00067687">
            <w:pPr>
              <w:jc w:val="center"/>
              <w:rPr>
                <w:b/>
                <w:sz w:val="18"/>
                <w:szCs w:val="18"/>
              </w:rPr>
            </w:pPr>
            <w:r w:rsidRPr="004826C2">
              <w:rPr>
                <w:b/>
                <w:sz w:val="18"/>
                <w:szCs w:val="18"/>
              </w:rPr>
              <w:t>Дорожно-ремонтный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160514" w:rsidRPr="00F06873" w:rsidTr="004654AF">
        <w:tc>
          <w:tcPr>
            <w:tcW w:w="959" w:type="dxa"/>
            <w:shd w:val="clear" w:color="auto" w:fill="auto"/>
            <w:vAlign w:val="center"/>
          </w:tcPr>
          <w:p w:rsidR="00160514" w:rsidRPr="00F06873" w:rsidRDefault="00160514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60514" w:rsidRPr="004826C2" w:rsidRDefault="00160514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60514" w:rsidRPr="00F06873" w:rsidTr="004654AF">
        <w:tc>
          <w:tcPr>
            <w:tcW w:w="959" w:type="dxa"/>
            <w:shd w:val="clear" w:color="auto" w:fill="auto"/>
            <w:vAlign w:val="center"/>
          </w:tcPr>
          <w:p w:rsidR="00160514" w:rsidRPr="00F06873" w:rsidRDefault="00160514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160514" w:rsidRPr="00AF0092" w:rsidRDefault="00160514" w:rsidP="00067687">
            <w:pPr>
              <w:jc w:val="center"/>
              <w:rPr>
                <w:b/>
                <w:sz w:val="18"/>
                <w:szCs w:val="18"/>
              </w:rPr>
            </w:pPr>
            <w:r w:rsidRPr="00AF0092">
              <w:rPr>
                <w:b/>
                <w:sz w:val="18"/>
                <w:szCs w:val="18"/>
              </w:rPr>
              <w:t>Заречный цех водоснабжения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160514" w:rsidRPr="00F06873" w:rsidTr="004654AF">
        <w:tc>
          <w:tcPr>
            <w:tcW w:w="959" w:type="dxa"/>
            <w:shd w:val="clear" w:color="auto" w:fill="auto"/>
            <w:vAlign w:val="center"/>
          </w:tcPr>
          <w:p w:rsidR="00160514" w:rsidRPr="00F06873" w:rsidRDefault="00160514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60514" w:rsidRPr="00AF0092" w:rsidRDefault="00160514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60514" w:rsidRPr="00F06873" w:rsidRDefault="00160514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577F0" w:rsidRPr="00F06873" w:rsidTr="004654AF">
        <w:tc>
          <w:tcPr>
            <w:tcW w:w="959" w:type="dxa"/>
            <w:shd w:val="clear" w:color="auto" w:fill="auto"/>
            <w:vAlign w:val="center"/>
          </w:tcPr>
          <w:p w:rsidR="00C577F0" w:rsidRPr="00F06873" w:rsidRDefault="00C577F0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577F0" w:rsidRPr="0034201F" w:rsidRDefault="00C577F0" w:rsidP="00067687">
            <w:pPr>
              <w:jc w:val="center"/>
              <w:rPr>
                <w:b/>
                <w:sz w:val="18"/>
                <w:szCs w:val="18"/>
              </w:rPr>
            </w:pPr>
            <w:r w:rsidRPr="0034201F">
              <w:rPr>
                <w:b/>
                <w:sz w:val="18"/>
                <w:szCs w:val="18"/>
              </w:rPr>
              <w:t>Заречный канализационный эксплуатационный участок, Коминтерна,41А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577F0" w:rsidRPr="00F06873" w:rsidTr="004654AF">
        <w:tc>
          <w:tcPr>
            <w:tcW w:w="959" w:type="dxa"/>
            <w:shd w:val="clear" w:color="auto" w:fill="auto"/>
            <w:vAlign w:val="center"/>
          </w:tcPr>
          <w:p w:rsidR="00C577F0" w:rsidRPr="00F06873" w:rsidRDefault="00C577F0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577F0" w:rsidRPr="0034201F" w:rsidRDefault="00C577F0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577F0" w:rsidRPr="00F06873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577F0" w:rsidRPr="00F06873" w:rsidTr="004654AF">
        <w:tc>
          <w:tcPr>
            <w:tcW w:w="959" w:type="dxa"/>
            <w:shd w:val="clear" w:color="auto" w:fill="auto"/>
            <w:vAlign w:val="center"/>
          </w:tcPr>
          <w:p w:rsidR="00C577F0" w:rsidRDefault="00C577F0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577F0" w:rsidRPr="0034201F" w:rsidRDefault="00C577F0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577F0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577F0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577F0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577F0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577F0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577F0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577F0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577F0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577F0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577F0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577F0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577F0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577F0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577F0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577F0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77F0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577F0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577F0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577F0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577F0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577F0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577F0" w:rsidRDefault="00C577F0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Pr="00F06873" w:rsidRDefault="00771F5B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4109B2" w:rsidRDefault="00771F5B" w:rsidP="00067687">
            <w:pPr>
              <w:jc w:val="center"/>
              <w:rPr>
                <w:b/>
                <w:sz w:val="18"/>
                <w:szCs w:val="18"/>
              </w:rPr>
            </w:pPr>
            <w:r w:rsidRPr="004109B2">
              <w:rPr>
                <w:b/>
                <w:sz w:val="18"/>
                <w:szCs w:val="18"/>
              </w:rPr>
              <w:t>Нагорный водопроводный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Pr="00F06873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4109B2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4109B2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Pr="00F06873" w:rsidRDefault="00771F5B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C64BCE" w:rsidRDefault="00771F5B" w:rsidP="00067687">
            <w:pPr>
              <w:jc w:val="center"/>
              <w:rPr>
                <w:b/>
                <w:sz w:val="18"/>
                <w:szCs w:val="18"/>
              </w:rPr>
            </w:pPr>
            <w:r w:rsidRPr="00C64BCE">
              <w:rPr>
                <w:b/>
                <w:sz w:val="18"/>
                <w:szCs w:val="18"/>
              </w:rPr>
              <w:t>Нагорный канализационный участок, ул. Набережная Гребного канала, 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Pr="00F06873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C64BCE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Pr="00F06873" w:rsidRDefault="00771F5B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467394" w:rsidRDefault="00771F5B" w:rsidP="00067687">
            <w:pPr>
              <w:jc w:val="center"/>
              <w:rPr>
                <w:b/>
                <w:sz w:val="18"/>
                <w:szCs w:val="18"/>
              </w:rPr>
            </w:pPr>
            <w:r w:rsidRPr="00467394">
              <w:rPr>
                <w:b/>
                <w:sz w:val="18"/>
                <w:szCs w:val="18"/>
              </w:rPr>
              <w:t>Нижегородская станция аэрации</w:t>
            </w:r>
            <w:r>
              <w:rPr>
                <w:i/>
                <w:sz w:val="18"/>
                <w:szCs w:val="18"/>
              </w:rPr>
              <w:t xml:space="preserve">, </w:t>
            </w:r>
            <w:r w:rsidRPr="0087703E">
              <w:rPr>
                <w:b/>
                <w:sz w:val="18"/>
                <w:szCs w:val="18"/>
              </w:rPr>
              <w:t>участок по обсл</w:t>
            </w:r>
            <w:r w:rsidRPr="0087703E">
              <w:rPr>
                <w:b/>
                <w:sz w:val="18"/>
                <w:szCs w:val="18"/>
              </w:rPr>
              <w:t>у</w:t>
            </w:r>
            <w:r w:rsidRPr="0087703E">
              <w:rPr>
                <w:b/>
                <w:sz w:val="18"/>
                <w:szCs w:val="18"/>
              </w:rPr>
              <w:t>живанию технологического и вспомогательного оборуд</w:t>
            </w:r>
            <w:r w:rsidRPr="0087703E">
              <w:rPr>
                <w:b/>
                <w:sz w:val="18"/>
                <w:szCs w:val="18"/>
              </w:rPr>
              <w:t>о</w:t>
            </w:r>
            <w:r w:rsidRPr="0087703E">
              <w:rPr>
                <w:b/>
                <w:sz w:val="18"/>
                <w:szCs w:val="18"/>
              </w:rPr>
              <w:t>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Pr="00F06873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467394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участка обслуживания технологическ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го и вспомогательного 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 (УОТВО)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Default="00771F5B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467394" w:rsidRDefault="00771F5B" w:rsidP="00067687">
            <w:pPr>
              <w:jc w:val="center"/>
              <w:rPr>
                <w:i/>
                <w:sz w:val="18"/>
                <w:szCs w:val="18"/>
              </w:rPr>
            </w:pPr>
            <w:r w:rsidRPr="00467394">
              <w:rPr>
                <w:b/>
                <w:sz w:val="18"/>
                <w:szCs w:val="18"/>
              </w:rPr>
              <w:t>Нижегородская станция аэрации</w:t>
            </w:r>
            <w:r>
              <w:rPr>
                <w:b/>
                <w:sz w:val="18"/>
                <w:szCs w:val="18"/>
              </w:rPr>
              <w:t>, с</w:t>
            </w:r>
            <w:r w:rsidRPr="0087703E">
              <w:rPr>
                <w:b/>
                <w:sz w:val="18"/>
                <w:szCs w:val="18"/>
              </w:rPr>
              <w:t>анпропускник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467394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Гладильщик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Pr="00F06873" w:rsidRDefault="00771F5B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130FFC" w:rsidRDefault="00771F5B" w:rsidP="00067687">
            <w:pPr>
              <w:jc w:val="center"/>
              <w:rPr>
                <w:b/>
                <w:sz w:val="18"/>
                <w:szCs w:val="18"/>
              </w:rPr>
            </w:pPr>
            <w:r w:rsidRPr="00130FFC">
              <w:rPr>
                <w:b/>
                <w:sz w:val="18"/>
                <w:szCs w:val="18"/>
              </w:rPr>
              <w:t>Заречный цех водоснабж</w:t>
            </w:r>
            <w:r w:rsidRPr="00130FFC">
              <w:rPr>
                <w:b/>
                <w:sz w:val="18"/>
                <w:szCs w:val="18"/>
              </w:rPr>
              <w:t>е</w:t>
            </w:r>
            <w:r w:rsidRPr="00130FFC">
              <w:rPr>
                <w:b/>
                <w:sz w:val="18"/>
                <w:szCs w:val="18"/>
              </w:rPr>
              <w:t>ния, ВНС «пос. Сортирово</w:t>
            </w:r>
            <w:r w:rsidRPr="00130FFC">
              <w:rPr>
                <w:b/>
                <w:sz w:val="18"/>
                <w:szCs w:val="18"/>
              </w:rPr>
              <w:t>ч</w:t>
            </w:r>
            <w:r w:rsidRPr="00130FFC">
              <w:rPr>
                <w:b/>
                <w:sz w:val="18"/>
                <w:szCs w:val="18"/>
              </w:rPr>
              <w:t>ный»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Pr="00F06873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130FFC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Pr="00F06873" w:rsidRDefault="00771F5B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A11902" w:rsidRDefault="00771F5B" w:rsidP="00067687">
            <w:pPr>
              <w:jc w:val="center"/>
              <w:rPr>
                <w:b/>
                <w:sz w:val="18"/>
                <w:szCs w:val="18"/>
              </w:rPr>
            </w:pPr>
            <w:r w:rsidRPr="00E43938">
              <w:rPr>
                <w:b/>
                <w:sz w:val="18"/>
                <w:szCs w:val="18"/>
              </w:rPr>
              <w:t>Сормовский водопроводный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Pr="00F06873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A11902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A11902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Pr="00F06873" w:rsidRDefault="00771F5B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9B221F" w:rsidRDefault="00771F5B" w:rsidP="00067687">
            <w:pPr>
              <w:jc w:val="center"/>
              <w:rPr>
                <w:b/>
                <w:sz w:val="18"/>
                <w:szCs w:val="18"/>
              </w:rPr>
            </w:pPr>
            <w:r w:rsidRPr="009B221F">
              <w:rPr>
                <w:b/>
                <w:sz w:val="18"/>
                <w:szCs w:val="18"/>
              </w:rPr>
              <w:t>Сормовский водопроводный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Pr="00F06873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9B221F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Pr="00F06873" w:rsidRDefault="00771F5B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4D1572" w:rsidRDefault="00771F5B" w:rsidP="00067687">
            <w:pPr>
              <w:jc w:val="center"/>
              <w:rPr>
                <w:b/>
                <w:sz w:val="18"/>
                <w:szCs w:val="18"/>
              </w:rPr>
            </w:pPr>
            <w:r w:rsidRPr="004D1572">
              <w:rPr>
                <w:b/>
                <w:sz w:val="18"/>
                <w:szCs w:val="18"/>
              </w:rPr>
              <w:t>Слудинская водопроводная станция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Pr="00F06873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4D1572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Коагулянщик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Pr="00F06873" w:rsidRDefault="00771F5B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C27F95" w:rsidRDefault="00771F5B" w:rsidP="00067687">
            <w:pPr>
              <w:jc w:val="center"/>
              <w:rPr>
                <w:b/>
                <w:sz w:val="18"/>
                <w:szCs w:val="18"/>
              </w:rPr>
            </w:pPr>
            <w:r w:rsidRPr="00C27F95">
              <w:rPr>
                <w:b/>
                <w:sz w:val="18"/>
                <w:szCs w:val="18"/>
              </w:rPr>
              <w:t>Техник по труду 1 категории Отдел кадрового учета пр</w:t>
            </w:r>
            <w:r w:rsidRPr="00C27F95">
              <w:rPr>
                <w:b/>
                <w:sz w:val="18"/>
                <w:szCs w:val="18"/>
              </w:rPr>
              <w:t>о</w:t>
            </w:r>
            <w:r w:rsidRPr="00C27F95">
              <w:rPr>
                <w:b/>
                <w:sz w:val="18"/>
                <w:szCs w:val="18"/>
              </w:rPr>
              <w:t>изводственного блока Слу</w:t>
            </w:r>
            <w:r w:rsidRPr="00C27F95">
              <w:rPr>
                <w:b/>
                <w:sz w:val="18"/>
                <w:szCs w:val="18"/>
              </w:rPr>
              <w:t>ж</w:t>
            </w:r>
            <w:r w:rsidRPr="00C27F95">
              <w:rPr>
                <w:b/>
                <w:sz w:val="18"/>
                <w:szCs w:val="18"/>
              </w:rPr>
              <w:t>ба кадрового администрир</w:t>
            </w:r>
            <w:r w:rsidRPr="00C27F95">
              <w:rPr>
                <w:b/>
                <w:sz w:val="18"/>
                <w:szCs w:val="18"/>
              </w:rPr>
              <w:t>о</w:t>
            </w:r>
            <w:r w:rsidRPr="00C27F95">
              <w:rPr>
                <w:b/>
                <w:sz w:val="18"/>
                <w:szCs w:val="18"/>
              </w:rPr>
              <w:t>вания Управление по работе с  персоналом, Центр по р</w:t>
            </w:r>
            <w:r w:rsidRPr="00C27F95">
              <w:rPr>
                <w:b/>
                <w:sz w:val="18"/>
                <w:szCs w:val="18"/>
              </w:rPr>
              <w:t>а</w:t>
            </w:r>
            <w:r w:rsidRPr="00C27F95">
              <w:rPr>
                <w:b/>
                <w:sz w:val="18"/>
                <w:szCs w:val="18"/>
              </w:rPr>
              <w:t>боте с абонентами, ул. П</w:t>
            </w:r>
            <w:r w:rsidRPr="00C27F95">
              <w:rPr>
                <w:b/>
                <w:sz w:val="18"/>
                <w:szCs w:val="18"/>
              </w:rPr>
              <w:t>о</w:t>
            </w:r>
            <w:r w:rsidRPr="00C27F95">
              <w:rPr>
                <w:b/>
                <w:sz w:val="18"/>
                <w:szCs w:val="18"/>
              </w:rPr>
              <w:t>литбойцов, 21А.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Pr="00F06873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C27F95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по труду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Pr="00F06873" w:rsidRDefault="00771F5B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C17C50" w:rsidRDefault="00771F5B" w:rsidP="00067687">
            <w:pPr>
              <w:jc w:val="center"/>
              <w:rPr>
                <w:b/>
                <w:sz w:val="18"/>
                <w:szCs w:val="18"/>
              </w:rPr>
            </w:pPr>
            <w:r w:rsidRPr="00C17C50">
              <w:rPr>
                <w:b/>
                <w:sz w:val="18"/>
                <w:szCs w:val="18"/>
              </w:rPr>
              <w:t>Центральный склад, ул. Л</w:t>
            </w:r>
            <w:r w:rsidRPr="00C17C50">
              <w:rPr>
                <w:b/>
                <w:sz w:val="18"/>
                <w:szCs w:val="18"/>
              </w:rPr>
              <w:t>а</w:t>
            </w:r>
            <w:r w:rsidRPr="00C17C50">
              <w:rPr>
                <w:b/>
                <w:sz w:val="18"/>
                <w:szCs w:val="18"/>
              </w:rPr>
              <w:t>рина,20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Pr="00F06873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C17C50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склада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71F5B" w:rsidRPr="00F06873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C17C50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2-1А (2А)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C17C50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2-2А (2А)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C17C50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C17C50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Экономист по материально-техническому снабжению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C17C50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C17C50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 (ПРБ)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5-1А (5А)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C17C50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 (ПРБ)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C17C50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C17C50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C17C50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погрузочной маш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ны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71F5B" w:rsidRPr="00F06873" w:rsidTr="004654AF">
        <w:tc>
          <w:tcPr>
            <w:tcW w:w="959" w:type="dxa"/>
            <w:shd w:val="clear" w:color="auto" w:fill="auto"/>
            <w:vAlign w:val="center"/>
          </w:tcPr>
          <w:p w:rsidR="00771F5B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71F5B" w:rsidRPr="00C17C50" w:rsidRDefault="00771F5B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71F5B" w:rsidRDefault="00771F5B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Pr="00F06873" w:rsidRDefault="00DB1F36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067687">
            <w:pPr>
              <w:jc w:val="center"/>
              <w:rPr>
                <w:b/>
                <w:sz w:val="18"/>
                <w:szCs w:val="18"/>
              </w:rPr>
            </w:pPr>
            <w:r w:rsidRPr="00284BC6">
              <w:rPr>
                <w:b/>
                <w:sz w:val="18"/>
                <w:szCs w:val="18"/>
              </w:rPr>
              <w:t xml:space="preserve">Управление автомобильного </w:t>
            </w:r>
            <w:r w:rsidRPr="00284BC6">
              <w:rPr>
                <w:b/>
                <w:sz w:val="18"/>
                <w:szCs w:val="18"/>
              </w:rPr>
              <w:lastRenderedPageBreak/>
              <w:t>транспорта, Набережная гребного канала, 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Pr="00F06873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бульдозера, Бульд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зер,  рег. № 9926НН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Pr="00F06873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1-1А (1А)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бульдозера, Бульд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зер,  рег. № 9925НН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экскаватора, Экск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ватор Hyundai 210 LC-7, рег. № 4659НО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b/>
                <w:sz w:val="18"/>
                <w:szCs w:val="18"/>
              </w:rPr>
            </w:pPr>
            <w:r w:rsidRPr="00284BC6">
              <w:rPr>
                <w:b/>
                <w:sz w:val="18"/>
                <w:szCs w:val="18"/>
              </w:rPr>
              <w:t>Управление автомобильного транспорта, Иванова,9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экскаватора, Экск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ватор Hyundai R 200 W-7, рег. № 4658НО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b/>
                <w:sz w:val="18"/>
                <w:szCs w:val="18"/>
              </w:rPr>
            </w:pPr>
            <w:r w:rsidRPr="00284BC6">
              <w:rPr>
                <w:b/>
                <w:sz w:val="18"/>
                <w:szCs w:val="18"/>
              </w:rPr>
              <w:t>Управление автомобильного транспорта,  Коминтерна,41А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 3507, рег. № Е511РР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b/>
                <w:sz w:val="18"/>
                <w:szCs w:val="18"/>
              </w:rPr>
            </w:pPr>
            <w:r w:rsidRPr="00284BC6">
              <w:rPr>
                <w:b/>
                <w:sz w:val="18"/>
                <w:szCs w:val="18"/>
              </w:rPr>
              <w:t>Управление автомобильного транспорта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управления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материал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но-технического снабжения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ма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терской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Инженер-механик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10-1А (10А)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Инженер-механик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10-2А (10А)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Инженер-механик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11-1А (11А)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(руководитель группы)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Механик, (на воротах) Лар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на,20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Механик, (Салганская, 5)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Механик, (Деревообделочная, 1)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Механик, (Коминтена, 41а)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Механик, (Фучика, 40)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Механик, (Иванова, 9а)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Механик, (Набережная гребн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го канала, 1)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автоколонны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21-1А (21А)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автоколонны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мастерской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медицинской слу</w:t>
            </w:r>
            <w:r>
              <w:rPr>
                <w:sz w:val="18"/>
                <w:szCs w:val="18"/>
              </w:rPr>
              <w:t>ж</w:t>
            </w:r>
            <w:r>
              <w:rPr>
                <w:sz w:val="18"/>
                <w:szCs w:val="18"/>
              </w:rPr>
              <w:t>бы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Сестра медицинская, (Ларина, 20)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Сестра медицинская, (Ларина, 20)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Сестра медицинская, (Фучика, 40)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Сестра медицинская, (Дерев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обделочная,1а)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Сестра медицинская, (Коми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терна, 41а)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Сестра медицинская, (Иванова, 9)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Сестра медицинская, (Наб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режная гребного канала, 1)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Сестра медицинская, (Салга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ская, 5)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механик, (Набере</w:t>
            </w:r>
            <w:r>
              <w:rPr>
                <w:sz w:val="18"/>
                <w:szCs w:val="18"/>
              </w:rPr>
              <w:t>ж</w:t>
            </w:r>
            <w:r>
              <w:rPr>
                <w:sz w:val="18"/>
                <w:szCs w:val="18"/>
              </w:rPr>
              <w:t>ная гребного канала, 1)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механик, (Фучика, 40)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механик, (Деревоо</w:t>
            </w:r>
            <w:r>
              <w:rPr>
                <w:sz w:val="18"/>
                <w:szCs w:val="18"/>
              </w:rPr>
              <w:t>б</w:t>
            </w:r>
            <w:r>
              <w:rPr>
                <w:sz w:val="18"/>
                <w:szCs w:val="18"/>
              </w:rPr>
              <w:t>делочная, 1)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механик, (Коминте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на, 41а)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механик, (Иванова, 9)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котельной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диспетчер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Аккумуляторщик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(Погру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чик РЕКОРД 2S ДВ 1788 30 223 S, гос.№ 4680 НО /52)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43-1А (43А)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Стропальщик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46-1А (46А)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Стропальщик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комплексному о</w:t>
            </w:r>
            <w:r>
              <w:rPr>
                <w:sz w:val="18"/>
                <w:szCs w:val="18"/>
              </w:rPr>
              <w:t>б</w:t>
            </w:r>
            <w:r>
              <w:rPr>
                <w:sz w:val="18"/>
                <w:szCs w:val="18"/>
              </w:rPr>
              <w:t>служиванию и ремонту зданий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автомоб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дования, на ГПМ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автовышки и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гидроподъемника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автомобил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ного, автокран КС-45717К-2 на шасси КамАЗ, гос. № Н909ЕУ 152, 2014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автомобил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ного, автокран КС-35714К-2 на шасси КамАЗ 43118-15, гос. № Х676ХО 52, 2009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паровой передви</w:t>
            </w:r>
            <w:r>
              <w:rPr>
                <w:sz w:val="18"/>
                <w:szCs w:val="18"/>
              </w:rPr>
              <w:t>ж</w:t>
            </w:r>
            <w:r>
              <w:rPr>
                <w:sz w:val="18"/>
                <w:szCs w:val="18"/>
              </w:rPr>
              <w:t>ной депарафинизационной установки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электростанции передвижной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экскаватора, Экск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ватор EW-25-1M. 103 шасси КамАЗ 65111, гос. № К508АК 152, 2012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экскаватора, Экск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ватор EW-25-M1102 шасси КамАЗ-53228-1, гос. № Е259МН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Тракторист, Экскаватор це</w:t>
            </w:r>
            <w:r>
              <w:rPr>
                <w:sz w:val="18"/>
                <w:szCs w:val="18"/>
              </w:rPr>
              <w:t>п</w:t>
            </w:r>
            <w:r>
              <w:rPr>
                <w:sz w:val="18"/>
                <w:szCs w:val="18"/>
              </w:rPr>
              <w:t>ной ЭЦ-1800, гос. № 8380 НН 152, 2012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59-1А (59А)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Тракторист, Экскаватор це</w:t>
            </w:r>
            <w:r>
              <w:rPr>
                <w:sz w:val="18"/>
                <w:szCs w:val="18"/>
              </w:rPr>
              <w:t>п</w:t>
            </w:r>
            <w:r>
              <w:rPr>
                <w:sz w:val="18"/>
                <w:szCs w:val="18"/>
              </w:rPr>
              <w:t>ной ЭЦ-1800, гос. № 8381 НН 52, 2012 г.в. (АТЦ)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КамАЗ 65115-62, гос.  № К219МО 152, 2011г.в.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60-1А (60А)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КамАЗ 65115-62, гос. № К620ЕУ 152, 2011г.в.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60-2А (60А)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 xml:space="preserve">мобиль КамАЗ 65115-62, гос. </w:t>
            </w:r>
            <w:r>
              <w:rPr>
                <w:sz w:val="18"/>
                <w:szCs w:val="18"/>
              </w:rPr>
              <w:lastRenderedPageBreak/>
              <w:t>№ Е937ВМ 152, 2011г.в.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60-3А (60А)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КамАЗ 65115-62, гос. № К559ЕУ 152, 2011г.в.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60-4А (60А)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КамАЗ 65115-62, гос. № К218МО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60-5А (60А)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КамАЗ 65115-62, гос. № Е942ВМ 152, 2011г.в.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КамАЗ 65115-62, гос. № Е938ВМ 152, 2011г.в.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61-1А (61А)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КамАЗ 65115-62, гос. № К786ЕХ 152, 2011г.в.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61-2А (61А)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КамАЗ 65115-62, гос.№   К206МО 152, 2011г.в.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61-3А (61А)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КамАЗ 65115-62, гос. № К211МО 152, 2011г.в.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61-4А (61А)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КамАЗ 65115-62, гос. № Е939ВМ 152, 2011г.в.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61-5А (61А)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КамАЗ 65115-62, гос. № Е941ВМ 152, 2011г.в.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КамАЗ 65115, гос. № Е940ВМ 152, 2011г.в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КамАЗ 65115, гос. № В178СВ 152, 2010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КамАЗ 65116-N3, гос. № К501АК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64-1А (64А)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КамАЗ 65116-N3, гос. № К350АВ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КамАЗ-65117-L4 Р942АА/152, 2017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КамАЗ 65115, гос. № Е927НХ 152, 2011 г.в. с КМУ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 xml:space="preserve">мобиль КамАЗ- 65225-22, гос. </w:t>
            </w:r>
            <w:r>
              <w:rPr>
                <w:sz w:val="18"/>
                <w:szCs w:val="18"/>
              </w:rPr>
              <w:lastRenderedPageBreak/>
              <w:t>№ К413МО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КамАЗ 65115-62, гос. № Т612ТТ 152, 2013г.в.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68-1А (68А)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КамАЗ 65115-62, гос.  № Т623ТТ 52, 2013г.в.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68-2А (68А)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КамАЗ-65115-62, гос.  № Т609ТТ 52, 2013г.в.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68-3А (68А)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КамАЗ 65115-62, гос.  № Н171ЕР 152, 2013г.в.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КамАЗ 6520, гос.  № Т605ТТ 52, 2013г.в.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КамАЗ 65115-А4, гос.  № Т611ТТ 52, 2013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КамАЗ- 5328СВ (бо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товая платформа с КМУ), гос. № К503АК 152, 2012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Чайка- Сервис 2784 LV, Р446АТ/152, с КМУ, 2017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Чайка-Сервис 2784 FD, гос. № В295УУ 152, 2010 г.в. с КМУ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73-1А (73А)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Чайка-Сервис 2784 FD, гос. № В296УУ 152, 2010 г.в. с КМУ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73-2А (73А)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Чайка-Сервис 2784 FD, гос. № В294УУ 152, 2010 г.в. с КМУ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Канал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промывочная машина MAN TGS 26.400 6х4 BL, гос. № Е475УВ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74-1А (74А)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Канал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промывочная машина MAN TGS 26.400 6х4 BL, гос. № Е474УВ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Вак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lastRenderedPageBreak/>
              <w:t>умный экскаватор DINO 3 BBУ на базе автомобиля MAN, гос. № E775ТХ 152, 2011 г.в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бульдозера, Бульд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зер ДТ-75 ВДЗ-42 с баровой установкой, гос. № 0508НУ 52, 1997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(автобус) ПАЗ 4234, гос. № Е524СР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77-1А (77А)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 (автобус) ПАЗ 4234, гос. № Е458УВ 152, 2011 г.в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77-2А (77А)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(автобус) ПАЗ 4234, гос. № Е459УВ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77-3А (77А)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(автобус) ПАЗ 4234, гос. № Е457УВ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77-4А (77А)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(автобус) ПАЗ 4234, гос. № Е460УВ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(автобус) ПАЗ 4234-04, Р925КВ/152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(автобус) ПАЗ 4234, гос. № Е523СР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Toyota Avensis, гос. № Т082ХН 52, 2007 г.в. (2017)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80-1А (80А)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Toyota Avensis, гос. № Т083ХН 52, 2007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Toyota Land Cruiser 200, гос. № Т305ТТ 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81-1А (81А)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Toyota Land Cruiser 200, гос. № О 059 ОО 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Toyota Corolla, гос. № Е521РР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82-1А (82А)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Toyota Corolla, гос. № Е520РР 152, 2011 г.в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82-2А (82А)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Toyota Corolla, гос. № Е519РР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82-3А (82А)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Toyota Corolla, гос. № Е523РР 152, 2011 г.в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Toyota Camrу, гос. № Е 775 АТ 152, 2007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Toyota Hiace, гос. № У394МВ 52, 2007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Toyota RAV 4, гос. № Е524РР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85-1А (85А)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Toyota RAV 4, гос. № Е525РР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Ford Focus, гос. № А468НО 152, 2009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86-1А (86А)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Ford Focus, гос. № А469НО 152, 2009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86-2А (86А)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Ford Focus, гос. № А471НО 152, 2009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86-3А (86А)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Ford Focus, гос. № А473НО 152, 2009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86-4А (86А)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Ford Focus, гос. № А475НО 152, 2009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86-5А (86А)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Ford Focus, гос. № А576НО 152, 2009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86-6А (86А)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Ford Focus, гос. № А577НО 152, 2009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86-7А (86А)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Ford Focus, гос. № А578НО 152, 2009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86-8А (86А)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Ford Focus, гос. № А467НО 152, 2009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 xml:space="preserve">мобиль LADA 213100 LADA 4х4, гос. № Е236КС 152, 2011 </w:t>
            </w:r>
            <w:r>
              <w:rPr>
                <w:sz w:val="18"/>
                <w:szCs w:val="18"/>
              </w:rPr>
              <w:lastRenderedPageBreak/>
              <w:t>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87-1А (87А)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LADA 213100 LADA 4х4, гос. № Е240КС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87-2А (87А)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LADA 213100 LADA 4х4, гос. № Е114АР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87-3А (87А)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LADA 213100 LADA 4х4, гос. № Е130МВ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LADA, 213100, О 451 НХ/152, 2017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LADA, 213100, О 501 ЕТ/152 2016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LADA, 213100,  Р076МТ/152,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90-1А (90А)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LADA, 213100, Р038МТ/152,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SKODA OCTAVIA, Р527ОР/152,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91-1А (91А)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SKODA OCTAVIA, Р574ОР/152,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91-2А (91А)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SKODA OCTAVIA, Р523ОР/152,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91-3А (91А)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SKODA OCTAVIA, Р554ОР/152,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91-4А (91А)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SKODA OCTAVIA, Р546ОР/152,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LADA LARGUS,  Р 837 ОР/152,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92-1А (92А)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LADA LARGUS, Р 852 ОР/152,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92-2А (92А)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 xml:space="preserve">мобиль LADA LARGUS, </w:t>
            </w:r>
            <w:r>
              <w:rPr>
                <w:sz w:val="18"/>
                <w:szCs w:val="18"/>
              </w:rPr>
              <w:lastRenderedPageBreak/>
              <w:t>Р855ОР/152,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LADA LARGUS,  Р 812 ОР/152,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легковой УАЗ Hunter, Р009ТУ/152,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94-1А (94А)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легковой УАЗ Hunter, Р025ТУ/152,2018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ГАЗ-3309, гос. № Е516РР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ГАЗ-3309, гос. № Е510РР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96-1А (96А)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ГАЗ-3309, гос. № В468МР 152, 2010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ГАЗ-3309 (473894), гос. № Е398УН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97-1А (97А)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ГАЗ-3309 (473894), гос. № Е392УН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 2705, гос. № К338АВ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98-1А (98А)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 2705, гос. №   Е736ЕЕ 152, 2011 г.в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 2705, гос. № Т604ТТ 152, 2014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 2705, гос. № К346АВ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 47955, гос. № Е502ЕУ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101-1А (101А)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 47955, гос. № Е503ЕУ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 47955, гос. № Е504ЕУ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 xml:space="preserve">мобиль ГАЗ 47955, гос. № </w:t>
            </w:r>
            <w:r>
              <w:rPr>
                <w:sz w:val="18"/>
                <w:szCs w:val="18"/>
              </w:rPr>
              <w:lastRenderedPageBreak/>
              <w:t>Е506ЕУ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103-1А (103А)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 47955, гос. № Е507ЕУ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103-2А (103А)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 47955, гос. № Е508ЕУ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103-3А (103А)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 47955, гос. № Е509ЕУ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103-4А (103А)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 47955, гос. № Е510ЕУ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103-5А (103А)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 47955, гос. № Е512ЕУ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103-6А (103А)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 47955, гос. № Е513ЕУ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ГАЗ-САЗ, гос. № Е514РР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 33023, гос. № Е997ОО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105-1А (105А)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ГАЗ-33023 гос. № Е706ЕЕ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 322132, гос. № Е985СО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 3309, гос. № Е887КУ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107-1А (107А)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 3309, гос. № Е296КУ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 3309, гос. № Е298КУ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108-1А (108А)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 3309, гос. № К328АВ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108-2А (108А)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 3309, гос. № Е895КУ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108-3А (108А)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 xml:space="preserve">мобиль ГАЗ 3309, гос. № </w:t>
            </w:r>
            <w:r>
              <w:rPr>
                <w:sz w:val="18"/>
                <w:szCs w:val="18"/>
              </w:rPr>
              <w:lastRenderedPageBreak/>
              <w:t>Е372КУ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ГАЗ-2705, гос. № Т606ТТ 52, 2013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109-1А (109А)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ГАЗ-2705, гос. № Т608ТТ 52, 2013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цистерна 4616-0000014-01 на шасси ГАЗ-С41Р13-1010 (Г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зон-Next) ( питьевая вода) О702ХР, 2017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Груз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вой фургон цельнометаллич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ский (7 мест) ГАЗ A32R32 Г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зель-Next гос.№ Р680АА/152, 2017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111-1А (111А)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Груз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вой фургон цельнометаллич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ский (7 мест) ГАЗ A32R32 Г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зель-Next гос.№О 719 ХР/152, 2017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мобиль-мастерская для пер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возки бригады на шасси ГАЗ-С41Р13-1010 (Газон-Next) (МАВР)  Р690АА/152, 2017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112-1А (112А)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мобиль-мастерская для пер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возки бригады на шасси ГАЗ-С41Р13-1010 (Газон-Next) (МАВР) Р688АА/152, 2017г.в.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112-2А (112А)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мобиль-мастерская для пер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возки бригады на шасси ГАЗ-С41Р13-1010 (Газон-Next) (МАВР) Р663АА/152, 2017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112-3А (112А)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мобиль-мастерская для пер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возки бригады на шасси ГАЗ-С41Р13-1010 (Газон-Next) (МАВР) гос.№ Р616АА/152, 2017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Газель-Next Фермер c двухрядной кабиной ГАЗ-А22R23 (с те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том) гос.№ Р664АА/152, 2017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Груз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вой фургон цельнометаллич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ский (7 мест) ГАЗ-27057лаборатория диагностики трубопроводов Р962ХР/777, 2017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передвижная масте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ская 4795 Н1, Р335НЕ/152,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115-1А (115А)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передвижная масте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ская 4795 Н1, Р360НЕ /152,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115-2А (115А)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передвижная масте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ская 4795 Н1, Р363 НЕ /152,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115-3А (115А)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передвижная масте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ская 4795 Н1, Р348НЕ /152,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Пер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движная мастерская 4795 Н1, Р461АТ/152, 2017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 ГАЗ-27057 (7 мест) грузовой фургон цельномета</w:t>
            </w:r>
            <w:r>
              <w:rPr>
                <w:sz w:val="18"/>
                <w:szCs w:val="18"/>
              </w:rPr>
              <w:t>л</w:t>
            </w:r>
            <w:r>
              <w:rPr>
                <w:sz w:val="18"/>
                <w:szCs w:val="18"/>
              </w:rPr>
              <w:t>лический, гос.№ Р093ОС /152,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117-1А (117А)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 ГАЗ-27057 (7 мест) грузовой фургон цельномета</w:t>
            </w:r>
            <w:r>
              <w:rPr>
                <w:sz w:val="18"/>
                <w:szCs w:val="18"/>
              </w:rPr>
              <w:t>л</w:t>
            </w:r>
            <w:r>
              <w:rPr>
                <w:sz w:val="18"/>
                <w:szCs w:val="18"/>
              </w:rPr>
              <w:t>лический, гос.№ Р048ОС /152,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грузовой фургон цел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нометаллический (7 мест) ГАЗ-А32R32, гос.№ Р906ОР/152,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118-1А (118А)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грузовой фургон цел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нометаллический (7 мест) ГАЗ-А32R32, гос.№ Р843ОР/152, 2018г.в.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118-2А (118А)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грузовой фургон цел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нометаллический (7 мест) ГАЗ-</w:t>
            </w:r>
            <w:r>
              <w:rPr>
                <w:sz w:val="18"/>
                <w:szCs w:val="18"/>
              </w:rPr>
              <w:lastRenderedPageBreak/>
              <w:t>А32R32, гос.№ Р904ОР/152,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грузовой фургон цел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нометаллический (7 мест) ГАЗ-А32R32, гос.№ Р874ОР/152, 2018г.в.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119-1А (119А)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грузовой фургон цел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нометаллический (7 мест) ГАЗ-А32R32, гос.№ Р866ОР/152,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грузовой c бортовой платформой  ГАЗ-А22R23, гос.№ Р068ОС/152,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экскаватора, Экск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ватор Hyundai, гос. № 4616НО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экскаватора, Экск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ватор Hyundai, гос. № 8552НК 152, 2007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экскаватора, Экск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ватор Hyundai Robex 200, гос. № 4660НО 52, 2012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Hyundai HD 120 с ги</w:t>
            </w:r>
            <w:r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>романипулятором, гос. №  О525 МК 152, 2013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Илосо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ная машина КО-507 АМ на шасси КамАЗ 65115, гос. № К557ЕУ 152, 2012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Илосо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ная машина КО-507 АМ на шасси автомобиля КамАЗ, гос. № Е141АР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126-1А (126А)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Илосо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ная машина КО-507 АМ на шасси автомобиля КамАЗ, гос. № Е148АР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Илосо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ная машина КО-510 на шасси автомобиля КамАЗ, гос. № К335ЕЕ 152, 2011 г.в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127-1А (127А)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Илосо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 xml:space="preserve">ная машина КО-510 на шасси автомобиля КамАЗ, гос. № </w:t>
            </w:r>
            <w:r>
              <w:rPr>
                <w:sz w:val="18"/>
                <w:szCs w:val="18"/>
              </w:rPr>
              <w:lastRenderedPageBreak/>
              <w:t>К336ЕЕ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127-2А (127А)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Илосо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ная машина КО-510 на шасси автомобиля КамАЗ, гос. № Е619ЕУ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Канал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промывочная машина ДКТ-285 на базе автомобиля КамАЗ, гос. №  В697СН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Тракторист, Трактор Беларус 82.1, 4330АА/52, 2017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Тракторист, Трактор Беларус 82.1, гос. № 4027 АА 52, 2017 г.в. (СВУ)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Тракторист, Трактор Беларус 82.1, 6575 АА /52,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Тракторист, Трактор Беларус-82.1, гос. № 4676НО 52, 2012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Тракторист, Трактор Беларус-82, гос. № 4679НО 152, 2012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Тракторист, Трактор Беларус 82.1, 5906 АА/52, 2018 г.в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134-1А (134А)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Тракторист, Трактор Беларус 82.1, 5907 АА/52, 2018 г.в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Тракторист, Трактор Беларус 892, 5980 АА/52,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Тракторист, Трактор Беларус 82.1, 6577 АА/52,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машина комбинир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ванная КО-560, Р053СУ/152, 2018г.в.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Канал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промывочная машина КамАЗ КО-514, гос. № Н190ЕР 152, 2013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мобиль, КамАЗ КО-507 АМ, Р805ОТ/152,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КамАЗ КО-507 АМ, Р830ОТ/153,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КО-514, Р013МТ/152,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lastRenderedPageBreak/>
              <w:t>мобиль КО-507 К, Р037МТ/152,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143 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экскаватора, Экск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ватор JCB, гос. № 0017НО 152,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экскаватора, Экск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ватор-погрузчик JCB-3CX, гос. № 4614НО 52, 2012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экскаватора, Экск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ватор-погрузчик JCB 4CXK14H2WM, гос. № 2054 АА 52, 2017 г.в. (АТЦ)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экскаватора, Экск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ватор-погрузчик JCB 4СXK14H2WM, 5157 АА/ 52, 2018г.в.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экскаватора, Экск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ватор JCB 4СXK14H2WM (экскаватор-погрузчик), АА 5620/52,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Тракторист, Трактор Агромаш-90ТГ 3007А, 0799 АА/52, 2018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КАМАЗ 4308 ДКТ-285 рег. № К502АВ, 2012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цистерна для пищевых жидкостей 2790Е-19, гос.№ Р 879 ОР/152, 2018г.в.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мобиль ГАЗ 3507 рег. № Е511РР, 2011 г.в.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бульдозера, П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грузчик АМКОДОР 333в инв. 090440259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бульдозера, П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грузчик АМКОДОР 333в инв. 000028087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экскаватора, Экск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ватор-погрузчик JCB 4CX 14H2WM, гос. № 2107 НН 52, 2014 г.в.,(НСА, ДРУ)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154-1А (154А)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экскаватора, Экск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ватор-погрузчик JCB 4CX 14H2WM, гос. № 2859НО 52. 2014 г.в. (НСА, ДРУ)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Тракторист, Трактор Беларус </w:t>
            </w:r>
            <w:r>
              <w:rPr>
                <w:sz w:val="18"/>
                <w:szCs w:val="18"/>
              </w:rPr>
              <w:lastRenderedPageBreak/>
              <w:t>82.1, гос. № 4677 НО 52, 2012 г.в. (СВУ)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155-1А (155А)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Тракторист, Трактор Беларус 82.1, гос. № 4675 НО 52, 2012 г.в. (ЗВУ)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155-2А (155А)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Тракторист, Трактор Беларус 82.1, гос. № 4674 НО 52, 2012 г.в. (ЗКЭУ)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155-3А (155А)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Тракторист, Трактор Беларус 82.1, гос. № 4673 НО 52, 2012 г.в. (АВУ)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экскаватора, Экск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ватор-погрузчик JCB 3CX-4T, гос. № 0019 НО 52, 2011 г.в. (АКУ)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156-1А (156А)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экскаватора, Экск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ватор-погрузчик JCB 3CX-4T, гос. № 0018 НО 52, 2011 г.в. (ЗКЭУ)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156-2А (156А)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экскаватора, Экск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ватор-погрузчик JCB 3CX-4T, гос. № 0022 НО 52, 2011 г.в. (ЗКЭУ)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156-3А (156А)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экскаватора, Экск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ватор-погрузчик JCB 3CX-4T, гос. № 0020НО 52, 2011 г.в. (АТЦ)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экскаватора, Экск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ватор Hyundai Robex 170W-7, гос. № 8554 НК 52, 2007 г.в. (СВУ, ПРБ)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бульдозера, БГМ-1  (МТЗ-82), гос. №  3762 НК 52, 2003 г.в. (НСА)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Тракторист, Трактор Беларус 892, гос. №  8379 НН 52, 2011 г.в. (АТЦ)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Тракторист, Трактор Беларус МТЗ-82.1.57; гос. № 0163 НУ 52, 2003 г.в. (НСА)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экскаватора, Экск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ватор Hyundai R170W-7, гос. № 8393 НН 52, 2012 г.в. (ЗВУ)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161-1А (161А)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экскаватора, Экск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ватор Hyundai R170W-7, гос. № 4615 НО 52, 2012 г.в. (АВУ)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экскаватора, Экск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 xml:space="preserve">ватор-погрузчик JСВ-3СХ, гос. </w:t>
            </w:r>
            <w:r>
              <w:rPr>
                <w:sz w:val="18"/>
                <w:szCs w:val="18"/>
              </w:rPr>
              <w:lastRenderedPageBreak/>
              <w:t>№ 9674 НР 52, 2006 г.в. (ЗВУ)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162-1А (162А)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экскаватора, Экск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ватор-погрузчик JСВ-3СХ, гос. № 9929 НН 52, 2006 г.в. (СВУ)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162-2А (162А)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экскаватора, Экск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ватор-погрузчик JСВ-3СХ, гос. № 0992 НУ 52, 2006 г.в. (СВУ)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Тракторист, Трактор БЕЛ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РУС 82.1, гос. № 4026 АА 52, 2017 г.в. (АТЦ)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163-1А (163А)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Тракторист, Трактор Беларус 82.1, гос. № 4329 АА 52, 2017 г.в. (АТЦ)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Тракторист, Трактор ДТ-75 Д-4 № 1073 НА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диспетчерской службы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b/>
                <w:sz w:val="18"/>
                <w:szCs w:val="18"/>
              </w:rPr>
            </w:pPr>
            <w:r w:rsidRPr="00284BC6">
              <w:rPr>
                <w:b/>
                <w:sz w:val="18"/>
                <w:szCs w:val="18"/>
              </w:rPr>
              <w:t xml:space="preserve">Автотранспортный центр, ул. Ларина,20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автотранспортного центра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директора </w:t>
            </w:r>
            <w:r w:rsidR="00304ACD">
              <w:rPr>
                <w:sz w:val="18"/>
                <w:szCs w:val="18"/>
              </w:rPr>
              <w:t>авт</w:t>
            </w:r>
            <w:r w:rsidR="00304ACD">
              <w:rPr>
                <w:sz w:val="18"/>
                <w:szCs w:val="18"/>
              </w:rPr>
              <w:t>о</w:t>
            </w:r>
            <w:r w:rsidR="00304ACD">
              <w:rPr>
                <w:sz w:val="18"/>
                <w:szCs w:val="18"/>
              </w:rPr>
              <w:t xml:space="preserve">транспортного </w:t>
            </w:r>
            <w:r>
              <w:rPr>
                <w:sz w:val="18"/>
                <w:szCs w:val="18"/>
              </w:rPr>
              <w:t>центра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167-1А (167А)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директора </w:t>
            </w:r>
            <w:r w:rsidR="00304ACD">
              <w:rPr>
                <w:sz w:val="18"/>
                <w:szCs w:val="18"/>
              </w:rPr>
              <w:t>авт</w:t>
            </w:r>
            <w:r w:rsidR="00304ACD">
              <w:rPr>
                <w:sz w:val="18"/>
                <w:szCs w:val="18"/>
              </w:rPr>
              <w:t>о</w:t>
            </w:r>
            <w:r w:rsidR="00304ACD">
              <w:rPr>
                <w:sz w:val="18"/>
                <w:szCs w:val="18"/>
              </w:rPr>
              <w:t xml:space="preserve">транспортного </w:t>
            </w:r>
            <w:r>
              <w:rPr>
                <w:sz w:val="18"/>
                <w:szCs w:val="18"/>
              </w:rPr>
              <w:t>центра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1F36" w:rsidRPr="00F06873" w:rsidTr="004654AF">
        <w:tc>
          <w:tcPr>
            <w:tcW w:w="959" w:type="dxa"/>
            <w:shd w:val="clear" w:color="auto" w:fill="auto"/>
            <w:vAlign w:val="center"/>
          </w:tcPr>
          <w:p w:rsidR="00DB1F3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B1F36" w:rsidRPr="00284BC6" w:rsidRDefault="00DB1F3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Делопроизводитель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B1F36" w:rsidRDefault="00DB1F3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C3A25" w:rsidRPr="00F06873" w:rsidTr="004654AF">
        <w:tc>
          <w:tcPr>
            <w:tcW w:w="959" w:type="dxa"/>
            <w:shd w:val="clear" w:color="auto" w:fill="auto"/>
            <w:vAlign w:val="center"/>
          </w:tcPr>
          <w:p w:rsidR="00FC3A25" w:rsidRPr="00F06873" w:rsidRDefault="00FC3A25" w:rsidP="000676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C3A25" w:rsidRPr="00E174FC" w:rsidRDefault="00FC3A25" w:rsidP="00067687">
            <w:pPr>
              <w:jc w:val="center"/>
              <w:rPr>
                <w:b/>
                <w:sz w:val="18"/>
                <w:szCs w:val="18"/>
              </w:rPr>
            </w:pPr>
            <w:r w:rsidRPr="00E174FC">
              <w:rPr>
                <w:b/>
                <w:sz w:val="18"/>
                <w:szCs w:val="18"/>
              </w:rPr>
              <w:t>Управление автомобильного транспорта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C3A25" w:rsidRPr="00F06873" w:rsidTr="004654AF">
        <w:tc>
          <w:tcPr>
            <w:tcW w:w="959" w:type="dxa"/>
            <w:shd w:val="clear" w:color="auto" w:fill="auto"/>
            <w:vAlign w:val="center"/>
          </w:tcPr>
          <w:p w:rsidR="00FC3A25" w:rsidRPr="00F06873" w:rsidRDefault="00FC3A2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C3A25" w:rsidRPr="00E174FC" w:rsidRDefault="00FC3A25" w:rsidP="000676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топливной аппар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туре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C3A25" w:rsidRPr="00F06873" w:rsidRDefault="00FC3A25" w:rsidP="00067687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36F48" w:rsidRPr="00067687" w:rsidRDefault="00936F48" w:rsidP="00936F48">
      <w:r w:rsidRPr="00DB70BA">
        <w:t>Дата составления:</w:t>
      </w:r>
      <w:r w:rsidRPr="00883461">
        <w:rPr>
          <w:rStyle w:val="a9"/>
        </w:rPr>
        <w:t xml:space="preserve"> </w:t>
      </w:r>
      <w:fldSimple w:instr=" DOCVARIABLE fill_date \* MERGEFORMAT ">
        <w:r w:rsidR="00D2634E">
          <w:rPr>
            <w:rStyle w:val="a9"/>
          </w:rPr>
          <w:t>26.08.2019</w:t>
        </w:r>
      </w:fldSimple>
      <w:r>
        <w:rPr>
          <w:rStyle w:val="a9"/>
          <w:lang w:val="en-US"/>
        </w:rPr>
        <w:t> </w:t>
      </w: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84BC6" w:rsidP="009D6532">
            <w:pPr>
              <w:pStyle w:val="aa"/>
            </w:pPr>
            <w:r>
              <w:t>Главный инженер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84BC6" w:rsidP="009D6532">
            <w:pPr>
              <w:pStyle w:val="aa"/>
            </w:pPr>
            <w:r>
              <w:t>Кожевников А. Н.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8" w:name="s070_1"/>
            <w:bookmarkEnd w:id="8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Pr="00642E12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284BC6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84BC6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84BC6" w:rsidP="009D6532">
            <w:pPr>
              <w:pStyle w:val="aa"/>
            </w:pPr>
            <w:r>
              <w:t>Харузин С.Ю.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284BC6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0" w:name="s070_2"/>
            <w:bookmarkEnd w:id="1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284BC6" w:rsidRPr="00284BC6" w:rsidTr="00284BC6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  <w:r>
              <w:t>Начальник  отдела  охраны труда и промышленной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  <w:r>
              <w:t>Кучеренко Л.Е.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</w:p>
        </w:tc>
      </w:tr>
      <w:tr w:rsidR="00284BC6" w:rsidRPr="00284BC6" w:rsidTr="00284BC6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  <w:r w:rsidRPr="00284BC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  <w:r w:rsidRPr="00284BC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  <w:r w:rsidRPr="00284BC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  <w:r w:rsidRPr="00284BC6">
              <w:rPr>
                <w:vertAlign w:val="superscript"/>
              </w:rPr>
              <w:t>(дата)</w:t>
            </w:r>
          </w:p>
        </w:tc>
      </w:tr>
      <w:tr w:rsidR="00284BC6" w:rsidRPr="00284BC6" w:rsidTr="00284BC6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  <w:r>
              <w:t>Начальник  отдела  правового обесп</w:t>
            </w:r>
            <w:r>
              <w:t>е</w:t>
            </w:r>
            <w:r>
              <w:t>чения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</w:p>
        </w:tc>
      </w:tr>
      <w:tr w:rsidR="00284BC6" w:rsidRPr="00284BC6" w:rsidTr="00284BC6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  <w:r w:rsidRPr="00284BC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  <w:r w:rsidRPr="00284BC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  <w:r w:rsidRPr="00284BC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  <w:r w:rsidRPr="00284BC6">
              <w:rPr>
                <w:vertAlign w:val="superscript"/>
              </w:rPr>
              <w:t>(дата)</w:t>
            </w:r>
          </w:p>
        </w:tc>
      </w:tr>
      <w:tr w:rsidR="00284BC6" w:rsidRPr="00284BC6" w:rsidTr="00284BC6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  <w:r>
              <w:lastRenderedPageBreak/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</w:p>
        </w:tc>
      </w:tr>
      <w:tr w:rsidR="00284BC6" w:rsidRPr="00284BC6" w:rsidTr="00284BC6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  <w:r w:rsidRPr="00284BC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  <w:r w:rsidRPr="00284BC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  <w:r w:rsidRPr="00284BC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  <w:r w:rsidRPr="00284BC6">
              <w:rPr>
                <w:vertAlign w:val="superscript"/>
              </w:rPr>
              <w:t>(дата)</w:t>
            </w:r>
          </w:p>
        </w:tc>
      </w:tr>
      <w:tr w:rsidR="00284BC6" w:rsidRPr="00284BC6" w:rsidTr="00284BC6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  <w:r>
              <w:t>Специалист по охране труда 1 катег</w:t>
            </w:r>
            <w:r>
              <w:t>о</w:t>
            </w:r>
            <w:r>
              <w:t>рии Отдела охраны труда и промы</w:t>
            </w:r>
            <w:r>
              <w:t>ш</w:t>
            </w:r>
            <w:r>
              <w:t>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  <w:r>
              <w:t>Граевская И.Ю.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</w:p>
        </w:tc>
      </w:tr>
      <w:tr w:rsidR="00284BC6" w:rsidRPr="00284BC6" w:rsidTr="00284BC6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  <w:r w:rsidRPr="00284BC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  <w:r w:rsidRPr="00284BC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  <w:r w:rsidRPr="00284BC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  <w:r w:rsidRPr="00284BC6">
              <w:rPr>
                <w:vertAlign w:val="superscript"/>
              </w:rPr>
              <w:t>(дата)</w:t>
            </w:r>
          </w:p>
        </w:tc>
      </w:tr>
      <w:tr w:rsidR="00284BC6" w:rsidRPr="00284BC6" w:rsidTr="00284BC6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  <w:r>
              <w:t xml:space="preserve">Директор автомобильного центра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  <w:r>
              <w:t>Суродин С. 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BC6" w:rsidRPr="00284BC6" w:rsidRDefault="00284BC6" w:rsidP="009D6532">
            <w:pPr>
              <w:pStyle w:val="aa"/>
            </w:pPr>
          </w:p>
        </w:tc>
      </w:tr>
      <w:tr w:rsidR="00284BC6" w:rsidRPr="00284BC6" w:rsidTr="00284BC6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  <w:r w:rsidRPr="00284BC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  <w:r w:rsidRPr="00284BC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  <w:r w:rsidRPr="00284BC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84BC6" w:rsidRPr="00284BC6" w:rsidRDefault="00284BC6" w:rsidP="009D6532">
            <w:pPr>
              <w:pStyle w:val="aa"/>
              <w:rPr>
                <w:vertAlign w:val="superscript"/>
              </w:rPr>
            </w:pPr>
            <w:r w:rsidRPr="00284BC6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Pr="003C5C39" w:rsidRDefault="004654AF" w:rsidP="002743B5">
      <w:r w:rsidRPr="004654AF">
        <w:t>Эксперт(-ы)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284BC6" w:rsidTr="00284BC6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284BC6" w:rsidRDefault="00284BC6" w:rsidP="002743B5">
            <w:pPr>
              <w:pStyle w:val="aa"/>
            </w:pPr>
            <w:r w:rsidRPr="00284BC6">
              <w:t>3950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284BC6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284BC6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284BC6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284BC6" w:rsidRDefault="00284BC6" w:rsidP="002743B5">
            <w:pPr>
              <w:pStyle w:val="aa"/>
            </w:pPr>
            <w:r w:rsidRPr="00284BC6">
              <w:t>Смирнова Екатерина Алексеевна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284BC6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284BC6" w:rsidRDefault="002743B5" w:rsidP="002743B5">
            <w:pPr>
              <w:pStyle w:val="aa"/>
            </w:pPr>
          </w:p>
        </w:tc>
      </w:tr>
      <w:tr w:rsidR="002743B5" w:rsidRPr="00284BC6" w:rsidTr="00284BC6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284BC6" w:rsidRDefault="00284BC6" w:rsidP="002743B5">
            <w:pPr>
              <w:pStyle w:val="aa"/>
              <w:rPr>
                <w:b/>
                <w:vertAlign w:val="superscript"/>
              </w:rPr>
            </w:pPr>
            <w:r w:rsidRPr="00284BC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284BC6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284BC6" w:rsidRDefault="00284BC6" w:rsidP="002743B5">
            <w:pPr>
              <w:pStyle w:val="aa"/>
              <w:rPr>
                <w:b/>
                <w:vertAlign w:val="superscript"/>
              </w:rPr>
            </w:pPr>
            <w:r w:rsidRPr="00284BC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284BC6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284BC6" w:rsidRDefault="00284BC6" w:rsidP="002743B5">
            <w:pPr>
              <w:pStyle w:val="aa"/>
              <w:rPr>
                <w:b/>
                <w:vertAlign w:val="superscript"/>
              </w:rPr>
            </w:pPr>
            <w:r w:rsidRPr="00284BC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284BC6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284BC6" w:rsidRDefault="00284BC6" w:rsidP="002743B5">
            <w:pPr>
              <w:pStyle w:val="aa"/>
              <w:rPr>
                <w:vertAlign w:val="superscript"/>
              </w:rPr>
            </w:pPr>
            <w:r w:rsidRPr="00284BC6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5A182D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BEA" w:rsidRDefault="00D05BEA" w:rsidP="00284BC6">
      <w:r>
        <w:separator/>
      </w:r>
    </w:p>
  </w:endnote>
  <w:endnote w:type="continuationSeparator" w:id="0">
    <w:p w:rsidR="00D05BEA" w:rsidRDefault="00D05BEA" w:rsidP="00284B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BEA" w:rsidRDefault="00D05BEA" w:rsidP="00284BC6">
      <w:r>
        <w:separator/>
      </w:r>
    </w:p>
  </w:footnote>
  <w:footnote w:type="continuationSeparator" w:id="0">
    <w:p w:rsidR="00D05BEA" w:rsidRDefault="00D05BEA" w:rsidP="00284B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6"/>
  <w:hideSpellingErrors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ctivedoc_name" w:val="Документ3"/>
    <w:docVar w:name="adv_info1" w:val="     "/>
    <w:docVar w:name="adv_info2" w:val="     "/>
    <w:docVar w:name="adv_info3" w:val="     "/>
    <w:docVar w:name="boss_fio" w:val=" Дурягин Александр Иванович"/>
    <w:docVar w:name="ceh_info" w:val="Акционерное Общество &quot;Нижегородский водоканал&quot;"/>
    <w:docVar w:name="doc_name" w:val="Документ3"/>
    <w:docVar w:name="doc_type" w:val="5"/>
    <w:docVar w:name="fill_date" w:val="26.08.2019"/>
    <w:docVar w:name="org_guid" w:val="421D0037CD0C4DAB951B96C40D6D233F"/>
    <w:docVar w:name="org_id" w:val="2"/>
    <w:docVar w:name="org_name" w:val="     "/>
    <w:docVar w:name="pers_guids" w:val="703822C992EB45EA91445575C8AA7C3E@049-147-784-89"/>
    <w:docVar w:name="pers_snils" w:val="703822C992EB45EA91445575C8AA7C3E@049-147-784-89"/>
    <w:docVar w:name="pred_dolg" w:val="Главный инженер"/>
    <w:docVar w:name="pred_fio" w:val="Кожевников А. Н."/>
    <w:docVar w:name="rbtd_adr" w:val="     "/>
    <w:docVar w:name="rbtd_name" w:val="Акционерное Общество &quot;Нижегородский водоканал&quot;"/>
    <w:docVar w:name="step_test" w:val="6"/>
    <w:docVar w:name="sv_docs" w:val="1"/>
  </w:docVars>
  <w:rsids>
    <w:rsidRoot w:val="00284BC6"/>
    <w:rsid w:val="00007B39"/>
    <w:rsid w:val="0002033E"/>
    <w:rsid w:val="000357F1"/>
    <w:rsid w:val="00067687"/>
    <w:rsid w:val="00093BE5"/>
    <w:rsid w:val="000A03AD"/>
    <w:rsid w:val="000C5130"/>
    <w:rsid w:val="000D3760"/>
    <w:rsid w:val="000E37C6"/>
    <w:rsid w:val="000F0714"/>
    <w:rsid w:val="00117797"/>
    <w:rsid w:val="001541B1"/>
    <w:rsid w:val="00160514"/>
    <w:rsid w:val="00196135"/>
    <w:rsid w:val="001A7AC3"/>
    <w:rsid w:val="001B19D8"/>
    <w:rsid w:val="00232A80"/>
    <w:rsid w:val="00237B32"/>
    <w:rsid w:val="002743B5"/>
    <w:rsid w:val="002761BA"/>
    <w:rsid w:val="00284BC6"/>
    <w:rsid w:val="002F62D5"/>
    <w:rsid w:val="00304ACD"/>
    <w:rsid w:val="0034436E"/>
    <w:rsid w:val="003A1C01"/>
    <w:rsid w:val="003A2259"/>
    <w:rsid w:val="003C3080"/>
    <w:rsid w:val="003C79E5"/>
    <w:rsid w:val="003F4B55"/>
    <w:rsid w:val="00405C97"/>
    <w:rsid w:val="00450E3E"/>
    <w:rsid w:val="004654AF"/>
    <w:rsid w:val="0049291E"/>
    <w:rsid w:val="00495D50"/>
    <w:rsid w:val="004B7161"/>
    <w:rsid w:val="004C6BD0"/>
    <w:rsid w:val="004D1676"/>
    <w:rsid w:val="004D3FF5"/>
    <w:rsid w:val="004E3DC3"/>
    <w:rsid w:val="004E5CB1"/>
    <w:rsid w:val="004E6514"/>
    <w:rsid w:val="00543E56"/>
    <w:rsid w:val="00547088"/>
    <w:rsid w:val="005567D6"/>
    <w:rsid w:val="005645F0"/>
    <w:rsid w:val="00572AE0"/>
    <w:rsid w:val="00584289"/>
    <w:rsid w:val="005A182D"/>
    <w:rsid w:val="005F64E6"/>
    <w:rsid w:val="005F665D"/>
    <w:rsid w:val="00642E12"/>
    <w:rsid w:val="0065289A"/>
    <w:rsid w:val="00657C2B"/>
    <w:rsid w:val="0067226F"/>
    <w:rsid w:val="006E4DFC"/>
    <w:rsid w:val="00725C51"/>
    <w:rsid w:val="00771F5B"/>
    <w:rsid w:val="00776960"/>
    <w:rsid w:val="00820552"/>
    <w:rsid w:val="008D5D3E"/>
    <w:rsid w:val="00936F48"/>
    <w:rsid w:val="00962528"/>
    <w:rsid w:val="009647F7"/>
    <w:rsid w:val="009A1326"/>
    <w:rsid w:val="009B45CD"/>
    <w:rsid w:val="009D6532"/>
    <w:rsid w:val="009E69E7"/>
    <w:rsid w:val="00A026A4"/>
    <w:rsid w:val="00A50273"/>
    <w:rsid w:val="00AA1482"/>
    <w:rsid w:val="00AF1EDF"/>
    <w:rsid w:val="00B12F45"/>
    <w:rsid w:val="00B2089E"/>
    <w:rsid w:val="00B3448B"/>
    <w:rsid w:val="00B62B6A"/>
    <w:rsid w:val="00B874F5"/>
    <w:rsid w:val="00BA560A"/>
    <w:rsid w:val="00C0355B"/>
    <w:rsid w:val="00C577F0"/>
    <w:rsid w:val="00C93056"/>
    <w:rsid w:val="00CA2E96"/>
    <w:rsid w:val="00CD2568"/>
    <w:rsid w:val="00D05BEA"/>
    <w:rsid w:val="00D11966"/>
    <w:rsid w:val="00D2634E"/>
    <w:rsid w:val="00D933B7"/>
    <w:rsid w:val="00DB1F36"/>
    <w:rsid w:val="00DC0F74"/>
    <w:rsid w:val="00DC1A91"/>
    <w:rsid w:val="00DD6622"/>
    <w:rsid w:val="00DE7E18"/>
    <w:rsid w:val="00E207EE"/>
    <w:rsid w:val="00E25119"/>
    <w:rsid w:val="00E30B79"/>
    <w:rsid w:val="00E458F1"/>
    <w:rsid w:val="00E574CD"/>
    <w:rsid w:val="00E63AE5"/>
    <w:rsid w:val="00EA3306"/>
    <w:rsid w:val="00EB7BDE"/>
    <w:rsid w:val="00EC5373"/>
    <w:rsid w:val="00F06873"/>
    <w:rsid w:val="00F262EE"/>
    <w:rsid w:val="00F426A5"/>
    <w:rsid w:val="00F43514"/>
    <w:rsid w:val="00F835B0"/>
    <w:rsid w:val="00FC3A25"/>
    <w:rsid w:val="00FD32CE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284BC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84BC6"/>
    <w:rPr>
      <w:sz w:val="24"/>
    </w:rPr>
  </w:style>
  <w:style w:type="paragraph" w:styleId="ad">
    <w:name w:val="footer"/>
    <w:basedOn w:val="a"/>
    <w:link w:val="ae"/>
    <w:rsid w:val="00284BC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84BC6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75</TotalTime>
  <Pages>1</Pages>
  <Words>11303</Words>
  <Characters>64430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75582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SEA</dc:creator>
  <cp:lastModifiedBy>igraevskaya</cp:lastModifiedBy>
  <cp:revision>22</cp:revision>
  <cp:lastPrinted>2019-12-18T13:07:00Z</cp:lastPrinted>
  <dcterms:created xsi:type="dcterms:W3CDTF">2019-11-29T14:16:00Z</dcterms:created>
  <dcterms:modified xsi:type="dcterms:W3CDTF">2019-12-18T13:08:00Z</dcterms:modified>
</cp:coreProperties>
</file>